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8E0B1" w14:textId="4E8F7A19" w:rsidR="00417882" w:rsidRDefault="00417882" w:rsidP="00417882">
      <w:pPr>
        <w:spacing w:after="0"/>
        <w:ind w:left="1988" w:hanging="1988"/>
        <w:rPr>
          <w:rFonts w:ascii="Arial" w:hAnsi="Arial" w:cs="Arial"/>
          <w:b/>
          <w:sz w:val="24"/>
          <w:lang w:val="en-US"/>
        </w:rPr>
      </w:pPr>
      <w:r>
        <w:rPr>
          <w:rFonts w:ascii="Arial" w:hAnsi="Arial" w:cs="Arial"/>
          <w:b/>
          <w:sz w:val="24"/>
          <w:lang w:val="en-US"/>
        </w:rPr>
        <w:t>3GPP TSG RAN WG1 Meeting #94bis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E6B73" w:rsidRPr="00AE6B73">
        <w:rPr>
          <w:rFonts w:ascii="Arial" w:hAnsi="Arial" w:cs="Arial"/>
          <w:b/>
          <w:sz w:val="24"/>
          <w:lang w:val="en-US"/>
        </w:rPr>
        <w:t>R1-181078</w:t>
      </w:r>
      <w:r w:rsidR="00AE6B73">
        <w:rPr>
          <w:rFonts w:ascii="Arial" w:hAnsi="Arial" w:cs="Arial"/>
          <w:b/>
          <w:sz w:val="24"/>
          <w:lang w:val="en-US"/>
        </w:rPr>
        <w:t>1</w:t>
      </w:r>
    </w:p>
    <w:p w14:paraId="29F0D7D2" w14:textId="77777777" w:rsidR="00417882" w:rsidRDefault="00417882" w:rsidP="00417882">
      <w:pPr>
        <w:spacing w:after="0"/>
        <w:ind w:left="1988" w:hanging="1988"/>
        <w:rPr>
          <w:rFonts w:ascii="Arial" w:hAnsi="Arial" w:cs="Arial"/>
          <w:b/>
          <w:sz w:val="24"/>
          <w:lang w:val="en-US"/>
        </w:rPr>
      </w:pPr>
      <w:r>
        <w:rPr>
          <w:rFonts w:ascii="Arial" w:hAnsi="Arial" w:cs="Arial"/>
          <w:b/>
          <w:sz w:val="24"/>
          <w:lang w:val="en-US"/>
        </w:rPr>
        <w:t>Chengdu, China, October 8th – 12th, 2018</w:t>
      </w:r>
    </w:p>
    <w:p w14:paraId="32ACFAB1" w14:textId="77777777" w:rsidR="007F656C" w:rsidRPr="00697B63" w:rsidRDefault="007F656C" w:rsidP="004D666D">
      <w:pPr>
        <w:spacing w:after="0"/>
        <w:ind w:left="1988" w:hanging="1988"/>
        <w:rPr>
          <w:rFonts w:ascii="Arial" w:hAnsi="Arial" w:cs="Arial"/>
          <w:b/>
          <w:sz w:val="24"/>
          <w:lang w:val="en-US"/>
        </w:rPr>
      </w:pPr>
    </w:p>
    <w:p w14:paraId="311A1D63" w14:textId="77777777" w:rsidR="00514DCF" w:rsidRPr="00697B63" w:rsidRDefault="00514DCF" w:rsidP="00514DCF">
      <w:pPr>
        <w:spacing w:after="0"/>
        <w:ind w:left="1988" w:hanging="1988"/>
        <w:rPr>
          <w:rFonts w:ascii="Arial" w:hAnsi="Arial" w:cs="Arial"/>
          <w:b/>
          <w:sz w:val="24"/>
          <w:lang w:val="en-US"/>
        </w:rPr>
      </w:pPr>
      <w:r w:rsidRPr="00697B63">
        <w:rPr>
          <w:rFonts w:ascii="Arial" w:hAnsi="Arial" w:cs="Arial"/>
          <w:b/>
          <w:sz w:val="24"/>
          <w:lang w:val="en-US"/>
        </w:rPr>
        <w:t>Source:</w:t>
      </w:r>
      <w:r w:rsidRPr="00697B63">
        <w:rPr>
          <w:rFonts w:ascii="Arial" w:hAnsi="Arial" w:cs="Arial"/>
          <w:b/>
          <w:sz w:val="24"/>
          <w:lang w:val="en-US"/>
        </w:rPr>
        <w:tab/>
        <w:t>Intel Corporation</w:t>
      </w:r>
    </w:p>
    <w:p w14:paraId="51E62493" w14:textId="77777777" w:rsidR="005B3AB2" w:rsidRPr="00697B63" w:rsidRDefault="008762F7" w:rsidP="00FB289B">
      <w:pPr>
        <w:spacing w:after="0"/>
        <w:ind w:left="1988" w:hanging="1988"/>
        <w:rPr>
          <w:rFonts w:ascii="Arial" w:hAnsi="Arial" w:cs="Arial"/>
          <w:b/>
          <w:sz w:val="24"/>
          <w:lang w:val="en-US"/>
        </w:rPr>
      </w:pPr>
      <w:r w:rsidRPr="00697B63">
        <w:rPr>
          <w:rFonts w:ascii="Arial" w:hAnsi="Arial" w:cs="Arial"/>
          <w:b/>
          <w:sz w:val="24"/>
          <w:lang w:val="en-US"/>
        </w:rPr>
        <w:t>Title:</w:t>
      </w:r>
      <w:r w:rsidR="00FB289B" w:rsidRPr="00697B63">
        <w:rPr>
          <w:rFonts w:ascii="Arial" w:hAnsi="Arial" w:cs="Arial"/>
          <w:b/>
          <w:sz w:val="24"/>
          <w:lang w:val="en-US"/>
        </w:rPr>
        <w:tab/>
      </w:r>
      <w:r w:rsidR="002334ED" w:rsidRPr="00697B63">
        <w:rPr>
          <w:rFonts w:ascii="Arial" w:hAnsi="Arial" w:cs="Arial"/>
          <w:b/>
          <w:sz w:val="24"/>
          <w:lang w:val="en-US"/>
        </w:rPr>
        <w:t>Coexistence Mechanisms for eV2X Services</w:t>
      </w:r>
    </w:p>
    <w:p w14:paraId="0515EB6E" w14:textId="77777777" w:rsidR="001917CD"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Agenda item:</w:t>
      </w:r>
      <w:r w:rsidRPr="00697B63">
        <w:rPr>
          <w:rFonts w:ascii="Arial" w:hAnsi="Arial" w:cs="Arial"/>
          <w:b/>
          <w:sz w:val="24"/>
          <w:lang w:val="en-US"/>
        </w:rPr>
        <w:tab/>
      </w:r>
      <w:r w:rsidR="00561D34" w:rsidRPr="00697B63">
        <w:rPr>
          <w:rFonts w:ascii="Arial" w:hAnsi="Arial" w:cs="Arial"/>
          <w:b/>
          <w:sz w:val="24"/>
          <w:lang w:val="en-US"/>
        </w:rPr>
        <w:t>7</w:t>
      </w:r>
      <w:r w:rsidR="00103994" w:rsidRPr="00697B63">
        <w:rPr>
          <w:rFonts w:ascii="Arial" w:hAnsi="Arial" w:cs="Arial"/>
          <w:b/>
          <w:sz w:val="24"/>
          <w:lang w:val="en-US"/>
        </w:rPr>
        <w:t>.</w:t>
      </w:r>
      <w:r w:rsidR="001917CD" w:rsidRPr="00697B63">
        <w:rPr>
          <w:rFonts w:ascii="Arial" w:hAnsi="Arial" w:cs="Arial"/>
          <w:b/>
          <w:sz w:val="24"/>
          <w:lang w:val="en-US"/>
        </w:rPr>
        <w:t>2</w:t>
      </w:r>
      <w:r w:rsidR="00103994" w:rsidRPr="00697B63">
        <w:rPr>
          <w:rFonts w:ascii="Arial" w:hAnsi="Arial" w:cs="Arial"/>
          <w:b/>
          <w:sz w:val="24"/>
          <w:lang w:val="en-US"/>
        </w:rPr>
        <w:t>.</w:t>
      </w:r>
      <w:r w:rsidR="001917CD" w:rsidRPr="00697B63">
        <w:rPr>
          <w:rFonts w:ascii="Arial" w:hAnsi="Arial" w:cs="Arial"/>
          <w:b/>
          <w:sz w:val="24"/>
          <w:lang w:val="en-US"/>
        </w:rPr>
        <w:t>4.</w:t>
      </w:r>
      <w:r w:rsidR="002334ED" w:rsidRPr="00697B63">
        <w:rPr>
          <w:rFonts w:ascii="Arial" w:hAnsi="Arial" w:cs="Arial"/>
          <w:b/>
          <w:sz w:val="24"/>
          <w:lang w:val="en-US"/>
        </w:rPr>
        <w:t>5</w:t>
      </w:r>
    </w:p>
    <w:p w14:paraId="34F58E23" w14:textId="77777777" w:rsidR="008762F7" w:rsidRPr="00697B63" w:rsidRDefault="008762F7" w:rsidP="008762F7">
      <w:pPr>
        <w:spacing w:after="0"/>
        <w:ind w:left="1988" w:hanging="1988"/>
        <w:rPr>
          <w:rFonts w:ascii="Arial" w:hAnsi="Arial" w:cs="Arial"/>
          <w:b/>
          <w:sz w:val="24"/>
          <w:lang w:val="en-US"/>
        </w:rPr>
      </w:pPr>
      <w:r w:rsidRPr="00697B63">
        <w:rPr>
          <w:rFonts w:ascii="Arial" w:hAnsi="Arial" w:cs="Arial"/>
          <w:b/>
          <w:sz w:val="24"/>
          <w:lang w:val="en-US"/>
        </w:rPr>
        <w:t>Document for:</w:t>
      </w:r>
      <w:bookmarkStart w:id="0" w:name="DocumentFor"/>
      <w:bookmarkEnd w:id="0"/>
      <w:r w:rsidRPr="00697B63">
        <w:rPr>
          <w:rFonts w:ascii="Arial" w:hAnsi="Arial" w:cs="Arial"/>
          <w:b/>
          <w:sz w:val="24"/>
          <w:lang w:val="en-US"/>
        </w:rPr>
        <w:tab/>
        <w:t>Discussion and Decision</w:t>
      </w: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65958AC9" w:rsidR="00E71EC1" w:rsidRPr="00697B63" w:rsidRDefault="00E71EC1" w:rsidP="00BE2C5A">
      <w:pPr>
        <w:pStyle w:val="3GPPText"/>
      </w:pPr>
      <w:r w:rsidRPr="00697B63">
        <w:t xml:space="preserve">At the </w:t>
      </w:r>
      <w:r w:rsidR="001917CD" w:rsidRPr="00697B63">
        <w:t>RAN#80</w:t>
      </w:r>
      <w:r w:rsidRPr="00697B63">
        <w:t xml:space="preserve"> meeting</w:t>
      </w:r>
      <w:r w:rsidR="007F656C" w:rsidRPr="00697B63">
        <w:t xml:space="preserve">, </w:t>
      </w:r>
      <w:r w:rsidRPr="00697B63">
        <w:t xml:space="preserve">the </w:t>
      </w:r>
      <w:r w:rsidR="001917CD" w:rsidRPr="00697B63">
        <w:t xml:space="preserve">study item on NR V2X was approved </w:t>
      </w:r>
      <w:r w:rsidR="00622D23" w:rsidRPr="00697B63">
        <w:fldChar w:fldCharType="begin"/>
      </w:r>
      <w:r w:rsidR="00622D23" w:rsidRPr="00697B63">
        <w:instrText xml:space="preserve"> REF _Ref520282793 \r \h </w:instrText>
      </w:r>
      <w:r w:rsidR="00622D23" w:rsidRPr="00697B63">
        <w:fldChar w:fldCharType="separate"/>
      </w:r>
      <w:r w:rsidR="00B457C6">
        <w:t>[1]</w:t>
      </w:r>
      <w:r w:rsidR="00622D23" w:rsidRPr="00697B63">
        <w:fldChar w:fldCharType="end"/>
      </w:r>
      <w:r w:rsidR="001917CD" w:rsidRPr="00697B63">
        <w:t>.</w:t>
      </w:r>
      <w:r w:rsidR="00622D23" w:rsidRPr="00697B63">
        <w:t xml:space="preserve"> </w:t>
      </w:r>
      <w:r w:rsidR="00C84A44" w:rsidRPr="00697B63">
        <w:t xml:space="preserve">Study of technical solutions for </w:t>
      </w:r>
      <w:r w:rsidR="002334ED" w:rsidRPr="00697B63">
        <w:t>in-device coexistence when NR and LTE sidelink technologies are equipped in the same vehicle</w:t>
      </w:r>
      <w:r w:rsidR="00C84A44" w:rsidRPr="00697B63">
        <w:t xml:space="preserve"> is one of the study item objective</w:t>
      </w:r>
      <w:r w:rsidR="002334ED" w:rsidRPr="00697B63">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697B63" w14:paraId="29F82F8A" w14:textId="77777777" w:rsidTr="004A35E1">
        <w:tc>
          <w:tcPr>
            <w:tcW w:w="9967" w:type="dxa"/>
            <w:shd w:val="clear" w:color="auto" w:fill="auto"/>
          </w:tcPr>
          <w:p w14:paraId="4F5F42FA" w14:textId="77777777" w:rsidR="00BD4D2D" w:rsidRPr="00697B63" w:rsidRDefault="001917CD" w:rsidP="00167790">
            <w:pPr>
              <w:pStyle w:val="3GPPAgreements"/>
              <w:numPr>
                <w:ilvl w:val="0"/>
                <w:numId w:val="0"/>
              </w:numPr>
              <w:spacing w:line="280" w:lineRule="atLeast"/>
              <w:ind w:left="284" w:hanging="284"/>
              <w:rPr>
                <w:b/>
              </w:rPr>
            </w:pPr>
            <w:r w:rsidRPr="00697B63">
              <w:rPr>
                <w:b/>
              </w:rPr>
              <w:t>NR V2X SI Objective</w:t>
            </w:r>
            <w:r w:rsidR="00622D23" w:rsidRPr="00697B63">
              <w:rPr>
                <w:b/>
              </w:rPr>
              <w:t xml:space="preserve"> # </w:t>
            </w:r>
            <w:r w:rsidR="002334ED" w:rsidRPr="00697B63">
              <w:rPr>
                <w:b/>
              </w:rPr>
              <w:t>6</w:t>
            </w:r>
          </w:p>
          <w:p w14:paraId="14994AAA" w14:textId="77777777" w:rsidR="002334ED" w:rsidRPr="00697B63" w:rsidRDefault="002334ED" w:rsidP="002334ED">
            <w:pPr>
              <w:pStyle w:val="3GPPAgreements"/>
              <w:rPr>
                <w:lang w:eastAsia="ko-KR"/>
              </w:rPr>
            </w:pPr>
            <w:r w:rsidRPr="00697B63">
              <w:rPr>
                <w:lang w:eastAsia="ko-KR"/>
              </w:rPr>
              <w:t xml:space="preserve">Coexistence [RAN1]: </w:t>
            </w:r>
          </w:p>
          <w:p w14:paraId="57D20711" w14:textId="77777777" w:rsidR="002334ED" w:rsidRPr="00697B63" w:rsidRDefault="002334ED" w:rsidP="002334ED">
            <w:pPr>
              <w:pStyle w:val="3GPPAgreements"/>
              <w:numPr>
                <w:ilvl w:val="1"/>
                <w:numId w:val="9"/>
              </w:numPr>
              <w:rPr>
                <w:lang w:eastAsia="ko-KR"/>
              </w:rPr>
            </w:pPr>
            <w:r w:rsidRPr="00697B63">
              <w:rPr>
                <w:lang w:eastAsia="ko-KR"/>
              </w:rPr>
              <w:t xml:space="preserve">In-device coexistence: Study the feasibility of the coexistence mechanisms when NR sidelink and LTE sidelink technologies are equipped in the same vehicle for the ‘not co-channel’ scenario: </w:t>
            </w:r>
          </w:p>
          <w:p w14:paraId="2F65F091" w14:textId="77777777" w:rsidR="002334ED" w:rsidRPr="00697B63" w:rsidRDefault="002334ED" w:rsidP="002334ED">
            <w:pPr>
              <w:pStyle w:val="3GPPAgreements"/>
              <w:numPr>
                <w:ilvl w:val="1"/>
                <w:numId w:val="9"/>
              </w:numPr>
              <w:rPr>
                <w:lang w:eastAsia="ko-KR"/>
              </w:rPr>
            </w:pPr>
            <w:r w:rsidRPr="00697B63">
              <w:rPr>
                <w:lang w:eastAsia="ko-KR"/>
              </w:rPr>
              <w:t>Advanced V2X services provided by NR sidelink coexisting with V2X service provided by LTE sidelink in different channels (i.e., not co-channel).  Not co-channel could include both adjacent channel and channels that are sufficiently far apart.</w:t>
            </w:r>
          </w:p>
          <w:p w14:paraId="74CAB8E6" w14:textId="77777777" w:rsidR="002334ED" w:rsidRPr="00697B63" w:rsidRDefault="002334ED" w:rsidP="002334ED">
            <w:pPr>
              <w:pStyle w:val="3GPPAgreements"/>
              <w:numPr>
                <w:ilvl w:val="0"/>
                <w:numId w:val="0"/>
              </w:numPr>
              <w:ind w:left="567"/>
              <w:rPr>
                <w:lang w:eastAsia="ko-KR"/>
              </w:rPr>
            </w:pPr>
          </w:p>
          <w:p w14:paraId="202441AC" w14:textId="7713C2DB" w:rsidR="004F5167" w:rsidRPr="00697B63" w:rsidRDefault="002334ED" w:rsidP="00844793">
            <w:pPr>
              <w:pStyle w:val="3GPPAgreements"/>
              <w:numPr>
                <w:ilvl w:val="1"/>
                <w:numId w:val="9"/>
              </w:numPr>
            </w:pPr>
            <w:r w:rsidRPr="00697B63">
              <w:rPr>
                <w:lang w:eastAsia="ko-KR"/>
              </w:rPr>
              <w:t xml:space="preserve">NOTE: It is assumed that any coexistence requirements and mechanisms of NR sidelink with non-3GPP technologies will not be defined by 3GPP. </w:t>
            </w:r>
          </w:p>
        </w:tc>
      </w:tr>
    </w:tbl>
    <w:p w14:paraId="3FE2C0D8" w14:textId="1A81109B" w:rsidR="009262E5" w:rsidRPr="009262E5" w:rsidRDefault="009262E5" w:rsidP="0017661D">
      <w:pPr>
        <w:pStyle w:val="3GPPText"/>
      </w:pPr>
      <w:r>
        <w:t>At the RAN1#94 WG meeting the following agreements were made on in-device coexistence topic.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262E5" w:rsidRPr="00697B63" w14:paraId="44C5439F" w14:textId="77777777" w:rsidTr="00043AB0">
        <w:tc>
          <w:tcPr>
            <w:tcW w:w="9967" w:type="dxa"/>
            <w:shd w:val="clear" w:color="auto" w:fill="auto"/>
          </w:tcPr>
          <w:p w14:paraId="185E9990" w14:textId="77777777" w:rsidR="009262E5" w:rsidRPr="004F5167" w:rsidRDefault="009262E5" w:rsidP="00043AB0">
            <w:pPr>
              <w:rPr>
                <w:b/>
                <w:u w:val="single"/>
                <w:lang w:eastAsia="ko-KR"/>
              </w:rPr>
            </w:pPr>
            <w:r w:rsidRPr="004F5167">
              <w:rPr>
                <w:b/>
                <w:u w:val="single"/>
                <w:lang w:eastAsia="ko-KR"/>
              </w:rPr>
              <w:t>RAN1#94 Agreements</w:t>
            </w:r>
          </w:p>
          <w:p w14:paraId="3049A1B1" w14:textId="77777777" w:rsidR="009262E5" w:rsidRPr="00695EA9" w:rsidRDefault="009262E5" w:rsidP="00043AB0">
            <w:pPr>
              <w:pStyle w:val="3GPPAgreements"/>
              <w:numPr>
                <w:ilvl w:val="0"/>
                <w:numId w:val="15"/>
              </w:numPr>
              <w:rPr>
                <w:rFonts w:eastAsia="Malgun Gothic"/>
                <w:lang w:eastAsia="ko-KR"/>
              </w:rPr>
            </w:pPr>
            <w:r w:rsidRPr="00695EA9">
              <w:rPr>
                <w:rFonts w:hint="eastAsia"/>
              </w:rPr>
              <w:t xml:space="preserve">For the study of LTE-V2X and NR-V2X </w:t>
            </w:r>
            <w:r w:rsidRPr="00695EA9">
              <w:rPr>
                <w:rFonts w:hint="eastAsia"/>
                <w:lang w:eastAsia="ko-KR"/>
              </w:rPr>
              <w:t xml:space="preserve">sidelink </w:t>
            </w:r>
            <w:r w:rsidRPr="00695EA9">
              <w:rPr>
                <w:rFonts w:hint="eastAsia"/>
              </w:rPr>
              <w:t xml:space="preserve">co-existence, </w:t>
            </w:r>
            <w:r w:rsidRPr="00695EA9">
              <w:rPr>
                <w:rFonts w:hint="eastAsia"/>
                <w:lang w:eastAsia="ko-KR"/>
              </w:rPr>
              <w:t xml:space="preserve">at least the following scenarios are considered from the UEs </w:t>
            </w:r>
            <w:r w:rsidRPr="00695EA9">
              <w:rPr>
                <w:rFonts w:hint="eastAsia"/>
              </w:rPr>
              <w:t>perspective</w:t>
            </w:r>
            <w:r>
              <w:rPr>
                <w:rFonts w:hint="eastAsia"/>
                <w:lang w:eastAsia="ko-KR"/>
              </w:rPr>
              <w:t>:</w:t>
            </w:r>
          </w:p>
          <w:p w14:paraId="13CCC145" w14:textId="77777777" w:rsidR="009262E5" w:rsidRPr="00944F71" w:rsidRDefault="009262E5" w:rsidP="00043AB0">
            <w:pPr>
              <w:pStyle w:val="3GPPAgreements"/>
              <w:numPr>
                <w:ilvl w:val="1"/>
                <w:numId w:val="15"/>
              </w:numPr>
            </w:pPr>
            <w:r w:rsidRPr="00695EA9">
              <w:rPr>
                <w:rFonts w:hint="eastAsia"/>
              </w:rPr>
              <w:t>LTE sidelink and NR sidelink do not have any coordinated procedures</w:t>
            </w:r>
          </w:p>
          <w:p w14:paraId="311F3E3F" w14:textId="77777777" w:rsidR="009262E5" w:rsidRPr="00944F71" w:rsidRDefault="009262E5" w:rsidP="00043AB0">
            <w:pPr>
              <w:pStyle w:val="3GPPAgreements"/>
              <w:numPr>
                <w:ilvl w:val="1"/>
                <w:numId w:val="15"/>
              </w:numPr>
            </w:pPr>
            <w:r w:rsidRPr="00695EA9">
              <w:rPr>
                <w:rFonts w:hint="eastAsia"/>
              </w:rPr>
              <w:t>LTE sidelink and NR sidelink have coordinated procedures and half-duplex constraints are assumed</w:t>
            </w:r>
          </w:p>
          <w:p w14:paraId="16A3C9FC" w14:textId="77777777" w:rsidR="009262E5" w:rsidRPr="00944F71" w:rsidRDefault="009262E5" w:rsidP="00043AB0">
            <w:pPr>
              <w:pStyle w:val="3GPPAgreements"/>
              <w:numPr>
                <w:ilvl w:val="2"/>
                <w:numId w:val="15"/>
              </w:numPr>
            </w:pPr>
            <w:r w:rsidRPr="00695EA9">
              <w:rPr>
                <w:rFonts w:hint="eastAsia"/>
              </w:rPr>
              <w:t>RAN1 will focus on this scenario in the SI</w:t>
            </w:r>
          </w:p>
          <w:p w14:paraId="259186C1" w14:textId="77777777" w:rsidR="009262E5" w:rsidRPr="00493E5B" w:rsidRDefault="009262E5" w:rsidP="00043AB0">
            <w:pPr>
              <w:pStyle w:val="3GPPAgreements"/>
              <w:numPr>
                <w:ilvl w:val="0"/>
                <w:numId w:val="17"/>
              </w:numPr>
            </w:pPr>
            <w:r w:rsidRPr="00493E5B">
              <w:t xml:space="preserve">RAN1 focus on at least the following potential solutions for coexistence at least until the next meeting: </w:t>
            </w:r>
          </w:p>
          <w:p w14:paraId="5AEB6CFC" w14:textId="77777777" w:rsidR="009262E5" w:rsidRPr="00493E5B" w:rsidRDefault="009262E5" w:rsidP="00043AB0">
            <w:pPr>
              <w:pStyle w:val="3GPPAgreements"/>
              <w:numPr>
                <w:ilvl w:val="1"/>
                <w:numId w:val="15"/>
              </w:numPr>
            </w:pPr>
            <w:r w:rsidRPr="00493E5B">
              <w:t>TDM of LTE V2X and NR V2X sidelink transmissions</w:t>
            </w:r>
          </w:p>
          <w:p w14:paraId="14C0D558" w14:textId="77777777" w:rsidR="009262E5" w:rsidRPr="00697B63" w:rsidRDefault="009262E5" w:rsidP="00043AB0">
            <w:pPr>
              <w:pStyle w:val="3GPPAgreements"/>
              <w:numPr>
                <w:ilvl w:val="1"/>
                <w:numId w:val="15"/>
              </w:numPr>
            </w:pPr>
            <w:r w:rsidRPr="00493E5B">
              <w:t>FDM of LTE V2X and NR V2X sidelink transmissions</w:t>
            </w:r>
          </w:p>
        </w:tc>
      </w:tr>
    </w:tbl>
    <w:p w14:paraId="3144829F" w14:textId="74CD136A" w:rsidR="00E71EC1" w:rsidRPr="00697B63" w:rsidRDefault="009262E5" w:rsidP="007709B2">
      <w:pPr>
        <w:pStyle w:val="3GPPText"/>
      </w:pPr>
      <w:r>
        <w:t xml:space="preserve">This contribution is a revised </w:t>
      </w:r>
      <w:r w:rsidRPr="00AE6B73">
        <w:t>version of our previous submission. Here</w:t>
      </w:r>
      <w:r w:rsidR="00F14BB9" w:rsidRPr="00AE6B73">
        <w:t>,</w:t>
      </w:r>
      <w:r w:rsidRPr="00AE6B73">
        <w:t xml:space="preserve"> we align terminology according to the </w:t>
      </w:r>
      <w:r w:rsidR="0003003A" w:rsidRPr="00AE6B73">
        <w:t xml:space="preserve">latest </w:t>
      </w:r>
      <w:r w:rsidRPr="00AE6B73">
        <w:t xml:space="preserve">agreements made by RAN1 WG at the </w:t>
      </w:r>
      <w:r w:rsidR="0003003A" w:rsidRPr="00AE6B73">
        <w:t xml:space="preserve">last </w:t>
      </w:r>
      <w:r w:rsidRPr="00AE6B73">
        <w:t>meeting</w:t>
      </w:r>
      <w:r w:rsidR="007709B2" w:rsidRPr="00AE6B73">
        <w:t xml:space="preserve"> and </w:t>
      </w:r>
      <w:r w:rsidR="0015614B" w:rsidRPr="00AE6B73">
        <w:t>extend our</w:t>
      </w:r>
      <w:r w:rsidR="007709B2" w:rsidRPr="00AE6B73">
        <w:t xml:space="preserve"> analysis of the </w:t>
      </w:r>
      <w:r w:rsidR="00C84A44" w:rsidRPr="00AE6B73">
        <w:t xml:space="preserve">impact of </w:t>
      </w:r>
      <w:r w:rsidR="002334ED" w:rsidRPr="00AE6B73">
        <w:t xml:space="preserve">in-device coexistence </w:t>
      </w:r>
      <w:r w:rsidR="00C84A44" w:rsidRPr="00AE6B73">
        <w:t>on physical layer</w:t>
      </w:r>
      <w:r w:rsidR="00C84A44" w:rsidRPr="00697B63">
        <w:t xml:space="preserve">, while our views on </w:t>
      </w:r>
      <w:r w:rsidR="00E71EC1" w:rsidRPr="00697B63">
        <w:t xml:space="preserve">other NR-V2X design aspects are summarized in </w:t>
      </w:r>
      <w:r w:rsidR="00E90540" w:rsidRPr="00697B63">
        <w:t xml:space="preserve">our </w:t>
      </w:r>
      <w:r w:rsidR="00E71EC1" w:rsidRPr="00697B63">
        <w:t xml:space="preserve">companion contributions </w:t>
      </w:r>
      <w:r w:rsidR="008D0E64">
        <w:fldChar w:fldCharType="begin"/>
      </w:r>
      <w:r w:rsidR="008D0E64">
        <w:instrText xml:space="preserve"> REF _Ref525933611 \r \h </w:instrText>
      </w:r>
      <w:r w:rsidR="008D0E64">
        <w:fldChar w:fldCharType="separate"/>
      </w:r>
      <w:r w:rsidR="008D0E64">
        <w:t>[2]</w:t>
      </w:r>
      <w:r w:rsidR="008D0E64">
        <w:fldChar w:fldCharType="end"/>
      </w:r>
      <w:r w:rsidR="008D0E64">
        <w:t>-</w:t>
      </w:r>
      <w:bookmarkStart w:id="1" w:name="_GoBack"/>
      <w:bookmarkEnd w:id="1"/>
      <w:r w:rsidR="008D0E64">
        <w:fldChar w:fldCharType="begin"/>
      </w:r>
      <w:r w:rsidR="008D0E64">
        <w:instrText xml:space="preserve"> REF _Ref525933612 \r \h </w:instrText>
      </w:r>
      <w:r w:rsidR="008D0E64">
        <w:fldChar w:fldCharType="separate"/>
      </w:r>
      <w:r w:rsidR="008D0E64">
        <w:t>[10]</w:t>
      </w:r>
      <w:r w:rsidR="008D0E64">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3GPP RAN2</w:t>
      </w:r>
      <w:r w:rsidR="00E90540" w:rsidRPr="00697B63">
        <w:t>.</w:t>
      </w:r>
    </w:p>
    <w:p w14:paraId="2C53DE29" w14:textId="77777777" w:rsidR="001F07D7" w:rsidRPr="00697B63" w:rsidRDefault="00815D35" w:rsidP="00952FB1">
      <w:pPr>
        <w:pStyle w:val="3GPPH1"/>
        <w:rPr>
          <w:lang w:val="en-US"/>
        </w:rPr>
      </w:pPr>
      <w:r w:rsidRPr="00697B63">
        <w:rPr>
          <w:lang w:val="en-US"/>
        </w:rPr>
        <w:t xml:space="preserve">In-Device Coexistence </w:t>
      </w:r>
      <w:r w:rsidR="001F07D7" w:rsidRPr="00697B63">
        <w:rPr>
          <w:lang w:val="en-US"/>
        </w:rPr>
        <w:t>Scenarios</w:t>
      </w:r>
    </w:p>
    <w:p w14:paraId="287EA0EA" w14:textId="1ADA209C" w:rsidR="00CC7F78" w:rsidRPr="00697B63" w:rsidRDefault="00AB7190" w:rsidP="00CC7F78">
      <w:pPr>
        <w:pStyle w:val="3GPPText"/>
      </w:pPr>
      <w:r w:rsidRPr="00697B63">
        <w:t>If two radio-access technologies within the same UE operate in adjacent frequency channels they may create mutual problems for each other</w:t>
      </w:r>
      <w:r w:rsidR="00283A98">
        <w:t>:</w:t>
      </w:r>
      <w:r w:rsidRPr="00697B63">
        <w:t xml:space="preserve"> both from reception and transmission perspective. </w:t>
      </w:r>
      <w:r w:rsidR="00702A32" w:rsidRPr="00697B63">
        <w:t xml:space="preserve">This may be </w:t>
      </w:r>
      <w:r w:rsidR="00283A98">
        <w:t xml:space="preserve">a </w:t>
      </w:r>
      <w:r w:rsidR="00702A32" w:rsidRPr="00697B63">
        <w:t xml:space="preserve">typical </w:t>
      </w:r>
      <w:r w:rsidR="00283A98">
        <w:t xml:space="preserve">problem </w:t>
      </w:r>
      <w:r w:rsidR="00702A32" w:rsidRPr="00697B63">
        <w:t xml:space="preserve">for LTE </w:t>
      </w:r>
      <w:r w:rsidR="00283A98">
        <w:t xml:space="preserve">PC5 </w:t>
      </w:r>
      <w:r w:rsidR="00702A32" w:rsidRPr="00697B63">
        <w:t>and NR PC5 interfaces that deliver V2X services</w:t>
      </w:r>
      <w:r w:rsidR="00283A98">
        <w:t xml:space="preserve"> since</w:t>
      </w:r>
      <w:r w:rsidR="00702A32" w:rsidRPr="00697B63">
        <w:t xml:space="preserve"> intra-band frequency operation is foreseen in ITS spectrum</w:t>
      </w:r>
      <w:r w:rsidR="00283A98">
        <w:t xml:space="preserve"> at least in near term future</w:t>
      </w:r>
      <w:r w:rsidR="00702A32" w:rsidRPr="00697B63">
        <w:t xml:space="preserve">. </w:t>
      </w:r>
      <w:r w:rsidR="00CC7F78" w:rsidRPr="00697B63">
        <w:t xml:space="preserve">The in-device coexistence </w:t>
      </w:r>
      <w:r w:rsidRPr="00697B63">
        <w:t xml:space="preserve">issues </w:t>
      </w:r>
      <w:r w:rsidR="00283A98">
        <w:t xml:space="preserve">may cause degradation of eV2X </w:t>
      </w:r>
      <w:r w:rsidR="00283A98">
        <w:lastRenderedPageBreak/>
        <w:t xml:space="preserve">services. The latter may severely </w:t>
      </w:r>
      <w:r w:rsidR="00CC7F78" w:rsidRPr="00697B63">
        <w:t xml:space="preserve">depend on </w:t>
      </w:r>
      <w:r w:rsidR="00283A98">
        <w:t xml:space="preserve">considered </w:t>
      </w:r>
      <w:r w:rsidR="00CC7F78" w:rsidRPr="00697B63">
        <w:t>scenarios. In general</w:t>
      </w:r>
      <w:r w:rsidR="00283A98">
        <w:t xml:space="preserve"> case</w:t>
      </w:r>
      <w:r w:rsidR="00CC7F78" w:rsidRPr="00697B63">
        <w:t xml:space="preserve">, </w:t>
      </w:r>
      <w:r w:rsidR="00283A98">
        <w:t xml:space="preserve">the following </w:t>
      </w:r>
      <w:r w:rsidR="00CC7F78" w:rsidRPr="00697B63">
        <w:t>three major scenarios are possible</w:t>
      </w:r>
      <w:r w:rsidR="00283A98">
        <w:t xml:space="preserve"> and are of interest for analysis</w:t>
      </w:r>
      <w:r w:rsidR="00CC7F78" w:rsidRPr="00697B63">
        <w:t>:</w:t>
      </w:r>
    </w:p>
    <w:p w14:paraId="7F0A219A" w14:textId="77777777" w:rsidR="009262E5" w:rsidRPr="00944F71" w:rsidRDefault="00CC7F78" w:rsidP="009262E5">
      <w:pPr>
        <w:pStyle w:val="3GPPAgreements"/>
      </w:pPr>
      <w:r w:rsidRPr="00697B63">
        <w:t xml:space="preserve">Scenario 1. </w:t>
      </w:r>
      <w:r w:rsidR="009262E5" w:rsidRPr="00695EA9">
        <w:rPr>
          <w:rFonts w:hint="eastAsia"/>
        </w:rPr>
        <w:t>LTE sidelink and NR sidelink do not have any coordinated procedures</w:t>
      </w:r>
    </w:p>
    <w:p w14:paraId="502F0A4A" w14:textId="353A8C69" w:rsidR="009262E5" w:rsidRPr="00944F71" w:rsidRDefault="00CC7F78" w:rsidP="009262E5">
      <w:pPr>
        <w:pStyle w:val="3GPPAgreements"/>
      </w:pPr>
      <w:r w:rsidRPr="00697B63">
        <w:t xml:space="preserve">Scenario 2. </w:t>
      </w:r>
      <w:r w:rsidR="009262E5" w:rsidRPr="00695EA9">
        <w:rPr>
          <w:rFonts w:hint="eastAsia"/>
        </w:rPr>
        <w:t>LTE sidelink and NR sidelink have coordinated procedures</w:t>
      </w:r>
    </w:p>
    <w:p w14:paraId="15C0FC8F" w14:textId="595960C0" w:rsidR="00B216A9" w:rsidRDefault="00CC7F78" w:rsidP="00F14BB9">
      <w:pPr>
        <w:pStyle w:val="3GPPAgreements"/>
      </w:pPr>
      <w:r w:rsidRPr="00697B63">
        <w:t xml:space="preserve">Scenario 3. </w:t>
      </w:r>
      <w:r w:rsidR="009262E5" w:rsidRPr="00695EA9">
        <w:rPr>
          <w:rFonts w:hint="eastAsia"/>
        </w:rPr>
        <w:t>LTE sidelink and NR sidelink have coordinated procedures</w:t>
      </w:r>
      <w:r w:rsidR="00F14BB9">
        <w:t xml:space="preserve"> including coordination w/ </w:t>
      </w:r>
      <w:r w:rsidRPr="00697B63">
        <w:t>network (NW NR/LTE)</w:t>
      </w:r>
      <w:r w:rsidR="00283A98">
        <w:t>.</w:t>
      </w:r>
    </w:p>
    <w:p w14:paraId="6775885D" w14:textId="561FA0C0" w:rsidR="002C4089" w:rsidRPr="00697B63" w:rsidRDefault="002C4089" w:rsidP="002C4089">
      <w:pPr>
        <w:pStyle w:val="Heading2"/>
        <w:rPr>
          <w:lang w:val="en-US"/>
        </w:rPr>
      </w:pPr>
      <w:r w:rsidRPr="00697B63">
        <w:rPr>
          <w:lang w:val="en-US"/>
        </w:rPr>
        <w:t xml:space="preserve">Scenario 1. No Coordination b/w </w:t>
      </w:r>
      <w:r w:rsidR="00F14BB9">
        <w:rPr>
          <w:lang w:val="en-US"/>
        </w:rPr>
        <w:t>LTE and NR Sidelink</w:t>
      </w:r>
    </w:p>
    <w:p w14:paraId="22FD32D4" w14:textId="1DBBF277" w:rsidR="00CC7F78" w:rsidRDefault="00CC7F78" w:rsidP="00283A98">
      <w:pPr>
        <w:pStyle w:val="3GPPText"/>
        <w:rPr>
          <w:lang w:eastAsia="zh-CN"/>
        </w:rPr>
      </w:pPr>
      <w:r w:rsidRPr="00697B63">
        <w:rPr>
          <w:lang w:eastAsia="zh-CN"/>
        </w:rPr>
        <w:t xml:space="preserve">In Scenario 1, LTE </w:t>
      </w:r>
      <w:r w:rsidR="00283A98">
        <w:rPr>
          <w:lang w:eastAsia="zh-CN"/>
        </w:rPr>
        <w:t xml:space="preserve">PC5 </w:t>
      </w:r>
      <w:r w:rsidRPr="00697B63">
        <w:rPr>
          <w:lang w:eastAsia="zh-CN"/>
        </w:rPr>
        <w:t xml:space="preserve">and NR PC5 </w:t>
      </w:r>
      <w:r w:rsidR="00283A98">
        <w:rPr>
          <w:lang w:eastAsia="zh-CN"/>
        </w:rPr>
        <w:t>RATs</w:t>
      </w:r>
      <w:r w:rsidR="00031CDF" w:rsidRPr="00697B63">
        <w:rPr>
          <w:lang w:eastAsia="zh-CN"/>
        </w:rPr>
        <w:t xml:space="preserve">, </w:t>
      </w:r>
      <w:r w:rsidRPr="00697B63">
        <w:rPr>
          <w:lang w:eastAsia="zh-CN"/>
        </w:rPr>
        <w:t>deployed within UE</w:t>
      </w:r>
      <w:r w:rsidR="00031CDF" w:rsidRPr="00697B63">
        <w:rPr>
          <w:lang w:eastAsia="zh-CN"/>
        </w:rPr>
        <w:t>,</w:t>
      </w:r>
      <w:r w:rsidRPr="00697B63">
        <w:rPr>
          <w:lang w:eastAsia="zh-CN"/>
        </w:rPr>
        <w:t xml:space="preserve"> operate independently without any internal coordination</w:t>
      </w:r>
      <w:r w:rsidR="00031CDF" w:rsidRPr="00697B63">
        <w:rPr>
          <w:lang w:eastAsia="zh-CN"/>
        </w:rPr>
        <w:t xml:space="preserve"> b/w sidelink radio-interfaces</w:t>
      </w:r>
      <w:r w:rsidRPr="00697B63">
        <w:rPr>
          <w:lang w:eastAsia="zh-CN"/>
        </w:rPr>
        <w:t>.</w:t>
      </w:r>
    </w:p>
    <w:p w14:paraId="286E0AB1" w14:textId="77777777" w:rsidR="00283A98" w:rsidRPr="00697B63" w:rsidRDefault="00283A98" w:rsidP="00283A98">
      <w:pPr>
        <w:pStyle w:val="3GPPText"/>
      </w:pPr>
    </w:p>
    <w:p w14:paraId="6693A45D" w14:textId="77777777" w:rsidR="002C4089" w:rsidRPr="00697B63" w:rsidRDefault="00A0486E" w:rsidP="00283A98">
      <w:pPr>
        <w:pStyle w:val="3GPPText"/>
        <w:jc w:val="center"/>
      </w:pPr>
      <w:r w:rsidRPr="00697B63">
        <w:object w:dxaOrig="4968" w:dyaOrig="2400" w14:anchorId="6085F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8pt;height:85.85pt" o:ole="">
            <v:imagedata r:id="rId14" o:title=""/>
          </v:shape>
          <o:OLEObject Type="Embed" ProgID="Visio.Drawing.15" ShapeID="_x0000_i1025" DrawAspect="Content" ObjectID="_1599675464" r:id="rId15"/>
        </w:object>
      </w:r>
    </w:p>
    <w:p w14:paraId="49156A36"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457C6">
        <w:rPr>
          <w:noProof/>
          <w:lang w:val="en-US"/>
        </w:rPr>
        <w:t>1</w:t>
      </w:r>
      <w:r w:rsidRPr="00697B63">
        <w:rPr>
          <w:lang w:val="en-US"/>
        </w:rPr>
        <w:fldChar w:fldCharType="end"/>
      </w:r>
      <w:r w:rsidRPr="00697B63">
        <w:rPr>
          <w:lang w:val="en-US"/>
        </w:rPr>
        <w:t>: No coordination within UE b/w LTE and NR PC5</w:t>
      </w:r>
      <w:r w:rsidR="00815D35" w:rsidRPr="00697B63">
        <w:rPr>
          <w:lang w:val="en-US"/>
        </w:rPr>
        <w:t xml:space="preserve"> (Scenario 1)</w:t>
      </w:r>
    </w:p>
    <w:p w14:paraId="55987F12" w14:textId="2F785FD9" w:rsidR="002C4089" w:rsidRPr="00697B63" w:rsidRDefault="002C4089" w:rsidP="002C4089">
      <w:pPr>
        <w:pStyle w:val="Heading2"/>
        <w:rPr>
          <w:lang w:val="en-US"/>
        </w:rPr>
      </w:pPr>
      <w:r w:rsidRPr="00697B63">
        <w:rPr>
          <w:lang w:val="en-US"/>
        </w:rPr>
        <w:t xml:space="preserve">Scenario 2. Coordination b/w </w:t>
      </w:r>
      <w:r w:rsidR="00F14BB9">
        <w:rPr>
          <w:lang w:val="en-US"/>
        </w:rPr>
        <w:t>LTE and NR Sidelink</w:t>
      </w:r>
    </w:p>
    <w:p w14:paraId="564FAD21" w14:textId="493E7D71" w:rsidR="00CC7F78" w:rsidRPr="00283A98" w:rsidRDefault="00CC7F78" w:rsidP="00283A98">
      <w:pPr>
        <w:pStyle w:val="3GPPText"/>
      </w:pPr>
      <w:r w:rsidRPr="00283A98">
        <w:t>In Scenario 2, LTE and NR PC5 technologies</w:t>
      </w:r>
      <w:r w:rsidR="00031CDF" w:rsidRPr="00283A98">
        <w:t>,</w:t>
      </w:r>
      <w:r w:rsidRPr="00283A98">
        <w:t xml:space="preserve"> deployed within the same UE</w:t>
      </w:r>
      <w:r w:rsidR="00031CDF" w:rsidRPr="00283A98">
        <w:t>,</w:t>
      </w:r>
      <w:r w:rsidRPr="00283A98">
        <w:t xml:space="preserve"> </w:t>
      </w:r>
      <w:r w:rsidR="00283A98">
        <w:t xml:space="preserve">can </w:t>
      </w:r>
      <w:r w:rsidRPr="00283A98">
        <w:t xml:space="preserve">operate with internal coordination, but network is not aware about coordination </w:t>
      </w:r>
      <w:r w:rsidR="00685764" w:rsidRPr="00283A98">
        <w:t>between sidelink</w:t>
      </w:r>
      <w:r w:rsidRPr="00283A98">
        <w:t xml:space="preserve"> </w:t>
      </w:r>
      <w:r w:rsidR="00685764" w:rsidRPr="00283A98">
        <w:t>radio-interfaces</w:t>
      </w:r>
      <w:r w:rsidRPr="00283A98">
        <w:t>.</w:t>
      </w:r>
      <w:r w:rsidR="00283A98">
        <w:t xml:space="preserve"> The in-device co</w:t>
      </w:r>
      <w:r w:rsidR="008E680A">
        <w:t>-</w:t>
      </w:r>
      <w:r w:rsidR="00283A98">
        <w:t xml:space="preserve">existence </w:t>
      </w:r>
      <w:r w:rsidR="008E680A">
        <w:t xml:space="preserve">solutions in this case can be applicable to both gNB/eNB controlled and UE autonomous mode of operation, however if network is not aware about coordination it may not know whether scheduled sidelink transmissions cause in-device co-existence problems. </w:t>
      </w:r>
    </w:p>
    <w:p w14:paraId="40FE7450" w14:textId="77777777" w:rsidR="002C4089" w:rsidRPr="00697B63" w:rsidRDefault="00A0486E" w:rsidP="00283A98">
      <w:pPr>
        <w:pStyle w:val="3GPPText"/>
        <w:jc w:val="center"/>
      </w:pPr>
      <w:r w:rsidRPr="00697B63">
        <w:object w:dxaOrig="4968" w:dyaOrig="2437" w14:anchorId="0E8EBB34">
          <v:shape id="_x0000_i1026" type="#_x0000_t75" style="width:173.9pt;height:84.2pt;mso-position-vertical:absolute" o:ole="">
            <v:imagedata r:id="rId16" o:title=""/>
          </v:shape>
          <o:OLEObject Type="Embed" ProgID="Visio.Drawing.15" ShapeID="_x0000_i1026" DrawAspect="Content" ObjectID="_1599675465" r:id="rId17"/>
        </w:object>
      </w:r>
    </w:p>
    <w:p w14:paraId="7CC10A69"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457C6">
        <w:rPr>
          <w:noProof/>
          <w:lang w:val="en-US"/>
        </w:rPr>
        <w:t>2</w:t>
      </w:r>
      <w:r w:rsidRPr="00697B63">
        <w:rPr>
          <w:lang w:val="en-US"/>
        </w:rPr>
        <w:fldChar w:fldCharType="end"/>
      </w:r>
      <w:r w:rsidRPr="00697B63">
        <w:rPr>
          <w:lang w:val="en-US"/>
        </w:rPr>
        <w:t>: Coordination within UE b/w LTE and NR PC5</w:t>
      </w:r>
      <w:r w:rsidR="00815D35" w:rsidRPr="00697B63">
        <w:rPr>
          <w:lang w:val="en-US"/>
        </w:rPr>
        <w:t xml:space="preserve"> (Scenario 2)</w:t>
      </w:r>
    </w:p>
    <w:p w14:paraId="14B946D3" w14:textId="38BAE194" w:rsidR="002C4089" w:rsidRPr="00697B63" w:rsidRDefault="008E680A" w:rsidP="00283A98">
      <w:pPr>
        <w:pStyle w:val="3GPPText"/>
      </w:pPr>
      <w:r>
        <w:t>It needs to be noted that, network is expected to be aware about potential in-device coexistence problems if UE is equipped with two RATs and thus it may avoid at least some of the problems by implementation.</w:t>
      </w:r>
    </w:p>
    <w:p w14:paraId="22DEB6B0" w14:textId="3A2AB771" w:rsidR="001F07D7" w:rsidRPr="00697B63" w:rsidRDefault="002C4089" w:rsidP="002C4089">
      <w:pPr>
        <w:pStyle w:val="Heading2"/>
        <w:rPr>
          <w:lang w:val="en-US"/>
        </w:rPr>
      </w:pPr>
      <w:r w:rsidRPr="00697B63">
        <w:rPr>
          <w:lang w:val="en-US"/>
        </w:rPr>
        <w:t xml:space="preserve">Scenario 3. </w:t>
      </w:r>
      <w:r w:rsidR="00F14BB9" w:rsidRPr="00697B63">
        <w:rPr>
          <w:lang w:val="en-US"/>
        </w:rPr>
        <w:t xml:space="preserve">Coordination b/w </w:t>
      </w:r>
      <w:r w:rsidR="00F14BB9">
        <w:rPr>
          <w:lang w:val="en-US"/>
        </w:rPr>
        <w:t>LTE, NR Sidelink and NW</w:t>
      </w:r>
    </w:p>
    <w:p w14:paraId="551353F4" w14:textId="56E46DC8" w:rsidR="00685764" w:rsidRDefault="00685764" w:rsidP="008E680A">
      <w:pPr>
        <w:pStyle w:val="3GPPText"/>
        <w:rPr>
          <w:lang w:eastAsia="zh-CN"/>
        </w:rPr>
      </w:pPr>
      <w:r w:rsidRPr="00697B63">
        <w:rPr>
          <w:lang w:eastAsia="zh-CN"/>
        </w:rPr>
        <w:t>In Scenario 3, LTE and NR PC5 technologies deployed within the same UE operate with internal coordination, and network is aware about possibility of coordination between sidelink radio-interfaces.</w:t>
      </w:r>
      <w:r w:rsidR="008E680A">
        <w:rPr>
          <w:lang w:eastAsia="zh-CN"/>
        </w:rPr>
        <w:t xml:space="preserve"> In this scenario, full coordination between RAT and network may be achieved. </w:t>
      </w:r>
    </w:p>
    <w:p w14:paraId="70E356F5" w14:textId="77777777" w:rsidR="008E680A" w:rsidRPr="008E680A" w:rsidRDefault="008E680A" w:rsidP="008E680A">
      <w:pPr>
        <w:pStyle w:val="3GPPText"/>
      </w:pPr>
    </w:p>
    <w:p w14:paraId="6188A58F" w14:textId="77777777" w:rsidR="002C4089" w:rsidRPr="00697B63" w:rsidRDefault="00815D35" w:rsidP="008E680A">
      <w:pPr>
        <w:pStyle w:val="3GPPText"/>
        <w:jc w:val="center"/>
      </w:pPr>
      <w:r w:rsidRPr="00697B63">
        <w:object w:dxaOrig="4968" w:dyaOrig="2737" w14:anchorId="14B0801A">
          <v:shape id="_x0000_i1027" type="#_x0000_t75" style="width:169.5pt;height:92.5pt" o:ole="">
            <v:imagedata r:id="rId18" o:title=""/>
          </v:shape>
          <o:OLEObject Type="Embed" ProgID="Visio.Drawing.15" ShapeID="_x0000_i1027" DrawAspect="Content" ObjectID="_1599675466" r:id="rId19"/>
        </w:object>
      </w:r>
    </w:p>
    <w:p w14:paraId="52444AB2" w14:textId="77777777" w:rsidR="002C4089" w:rsidRPr="00697B63" w:rsidRDefault="002C4089" w:rsidP="00A0486E">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457C6">
        <w:rPr>
          <w:noProof/>
          <w:lang w:val="en-US"/>
        </w:rPr>
        <w:t>3</w:t>
      </w:r>
      <w:r w:rsidRPr="00697B63">
        <w:rPr>
          <w:lang w:val="en-US"/>
        </w:rPr>
        <w:fldChar w:fldCharType="end"/>
      </w:r>
      <w:r w:rsidRPr="00697B63">
        <w:rPr>
          <w:lang w:val="en-US"/>
        </w:rPr>
        <w:t>: Coordination within UE b/w LTE and NR PC5 and NW</w:t>
      </w:r>
      <w:r w:rsidR="00815D35" w:rsidRPr="00697B63">
        <w:rPr>
          <w:lang w:val="en-US"/>
        </w:rPr>
        <w:t xml:space="preserve"> </w:t>
      </w:r>
      <w:r w:rsidRPr="00697B63">
        <w:rPr>
          <w:lang w:val="en-US"/>
        </w:rPr>
        <w:t>LTE</w:t>
      </w:r>
      <w:r w:rsidR="00815D35" w:rsidRPr="00697B63">
        <w:rPr>
          <w:lang w:val="en-US"/>
        </w:rPr>
        <w:t>/</w:t>
      </w:r>
      <w:r w:rsidRPr="00697B63">
        <w:rPr>
          <w:lang w:val="en-US"/>
        </w:rPr>
        <w:t>NR</w:t>
      </w:r>
      <w:r w:rsidR="00815D35" w:rsidRPr="00697B63">
        <w:rPr>
          <w:lang w:val="en-US"/>
        </w:rPr>
        <w:t xml:space="preserve"> (Scenario 3)</w:t>
      </w:r>
    </w:p>
    <w:p w14:paraId="20F27026" w14:textId="77777777" w:rsidR="00D52C6D" w:rsidRPr="002A50A3" w:rsidRDefault="00D52C6D">
      <w:pPr>
        <w:pStyle w:val="3GPPText"/>
      </w:pPr>
    </w:p>
    <w:p w14:paraId="0F9463AA" w14:textId="675B9A04" w:rsidR="006B33DF" w:rsidRDefault="002A50A3" w:rsidP="00AE6B73">
      <w:pPr>
        <w:pStyle w:val="3GPPText"/>
        <w:numPr>
          <w:ilvl w:val="0"/>
          <w:numId w:val="63"/>
        </w:numPr>
      </w:pPr>
      <w:r>
        <w:t xml:space="preserve"> </w:t>
      </w:r>
    </w:p>
    <w:p w14:paraId="03C31E6A" w14:textId="6EC5D239" w:rsidR="002A50A3" w:rsidRPr="00AE6B73" w:rsidRDefault="00A10B73" w:rsidP="00AE6B73">
      <w:pPr>
        <w:pStyle w:val="3GPPText"/>
        <w:numPr>
          <w:ilvl w:val="1"/>
          <w:numId w:val="63"/>
        </w:numPr>
        <w:rPr>
          <w:b/>
        </w:rPr>
      </w:pPr>
      <w:r w:rsidRPr="00AE6B73">
        <w:rPr>
          <w:b/>
        </w:rPr>
        <w:t>RAN1 to add one more scenario into consideration when network is aware about LTE sidelink and NR sidelink coordination functions</w:t>
      </w:r>
    </w:p>
    <w:p w14:paraId="361ECF4A" w14:textId="77777777" w:rsidR="00A10B73" w:rsidRPr="00A10B73" w:rsidRDefault="00A10B73">
      <w:pPr>
        <w:pStyle w:val="3GPPText"/>
      </w:pPr>
    </w:p>
    <w:p w14:paraId="0FC52159" w14:textId="77777777" w:rsidR="00FA3F8A" w:rsidRPr="00697B63" w:rsidRDefault="00FA3F8A" w:rsidP="00FA3F8A">
      <w:pPr>
        <w:pStyle w:val="3GPPH1"/>
        <w:rPr>
          <w:lang w:val="en-US"/>
        </w:rPr>
      </w:pPr>
      <w:r w:rsidRPr="00697B63">
        <w:rPr>
          <w:lang w:val="en-US"/>
        </w:rPr>
        <w:t>In-Device Coexistence Conflicts</w:t>
      </w:r>
    </w:p>
    <w:p w14:paraId="189D0802" w14:textId="77777777" w:rsidR="00FA3F8A" w:rsidRPr="008E680A" w:rsidRDefault="00FA3F8A" w:rsidP="008E680A">
      <w:pPr>
        <w:pStyle w:val="3GPPText"/>
      </w:pPr>
      <w:r w:rsidRPr="008E680A">
        <w:t>The following types of in-device coexistence conflicts can be identified:</w:t>
      </w:r>
    </w:p>
    <w:p w14:paraId="5B4902CD" w14:textId="77777777" w:rsidR="00FA3F8A" w:rsidRPr="00697B63" w:rsidRDefault="00FA3F8A" w:rsidP="00FA3F8A">
      <w:pPr>
        <w:pStyle w:val="3GPPAgreements"/>
      </w:pPr>
      <w:r w:rsidRPr="00697B63">
        <w:t xml:space="preserve">Conflict 1. NR PC5 TX </w:t>
      </w:r>
      <w:r w:rsidR="002537FE" w:rsidRPr="00697B63">
        <w:t>vs</w:t>
      </w:r>
      <w:r w:rsidRPr="00697B63">
        <w:t xml:space="preserve"> LTE PC5 TX;</w:t>
      </w:r>
    </w:p>
    <w:p w14:paraId="1AFD56A8" w14:textId="77777777" w:rsidR="00FA3F8A" w:rsidRPr="00697B63" w:rsidRDefault="00FA3F8A" w:rsidP="00FA3F8A">
      <w:pPr>
        <w:pStyle w:val="3GPPAgreements"/>
      </w:pPr>
      <w:r w:rsidRPr="00697B63">
        <w:t xml:space="preserve">Conflict 2. NR PC5 TX </w:t>
      </w:r>
      <w:r w:rsidR="002537FE" w:rsidRPr="00697B63">
        <w:t>vs</w:t>
      </w:r>
      <w:r w:rsidRPr="00697B63">
        <w:t xml:space="preserve"> LTE PC5 RX;</w:t>
      </w:r>
    </w:p>
    <w:p w14:paraId="03F218E4" w14:textId="46A366C3" w:rsidR="00FA3F8A" w:rsidRPr="00697B63" w:rsidRDefault="00FA3F8A" w:rsidP="00FA3F8A">
      <w:pPr>
        <w:pStyle w:val="3GPPAgreements"/>
      </w:pPr>
      <w:r w:rsidRPr="00697B63">
        <w:t xml:space="preserve">Conflict 3. LTE PC5 TX </w:t>
      </w:r>
      <w:r w:rsidR="002537FE" w:rsidRPr="00697B63">
        <w:t>vs</w:t>
      </w:r>
      <w:r w:rsidR="00F14BB9">
        <w:t xml:space="preserve"> NR PC5 RX;</w:t>
      </w:r>
    </w:p>
    <w:p w14:paraId="79B19C98" w14:textId="77777777" w:rsidR="00FA3F8A" w:rsidRPr="00697B63" w:rsidRDefault="00FA3F8A" w:rsidP="00FA3F8A">
      <w:pPr>
        <w:pStyle w:val="3GPPAgreements"/>
      </w:pPr>
      <w:r w:rsidRPr="00697B63">
        <w:t xml:space="preserve">Conflict 4. LTE PC5 RX </w:t>
      </w:r>
      <w:r w:rsidR="002537FE" w:rsidRPr="00697B63">
        <w:t>vs</w:t>
      </w:r>
      <w:r w:rsidRPr="00697B63">
        <w:t xml:space="preserve"> NR PC5 RX.</w:t>
      </w:r>
    </w:p>
    <w:p w14:paraId="2DD17525" w14:textId="6333265B" w:rsidR="00FA3F8A" w:rsidRDefault="00FA3F8A" w:rsidP="008E680A">
      <w:pPr>
        <w:pStyle w:val="3GPPText"/>
      </w:pPr>
      <w:r w:rsidRPr="008E680A">
        <w:t xml:space="preserve">These conflicts can happen due to </w:t>
      </w:r>
      <w:r w:rsidR="002537FE" w:rsidRPr="008E680A">
        <w:t>various</w:t>
      </w:r>
      <w:r w:rsidRPr="008E680A">
        <w:t xml:space="preserve"> reasons</w:t>
      </w:r>
      <w:r w:rsidR="008E680A" w:rsidRPr="008E680A">
        <w:t xml:space="preserve">. The first one is the </w:t>
      </w:r>
      <w:r w:rsidRPr="008E680A">
        <w:t xml:space="preserve">leakage among transceiver chains, </w:t>
      </w:r>
      <w:r w:rsidR="00D52C6D" w:rsidRPr="008E680A">
        <w:t>when</w:t>
      </w:r>
      <w:r w:rsidRPr="008E680A">
        <w:t xml:space="preserve"> </w:t>
      </w:r>
      <w:r w:rsidR="008E680A" w:rsidRPr="008E680A">
        <w:t xml:space="preserve">transmission </w:t>
      </w:r>
      <w:r w:rsidRPr="008E680A">
        <w:t xml:space="preserve">on interface-A can lead to strong leakage </w:t>
      </w:r>
      <w:r w:rsidR="00D52C6D" w:rsidRPr="008E680A">
        <w:t xml:space="preserve">to </w:t>
      </w:r>
      <w:r w:rsidRPr="008E680A">
        <w:t>interface-B</w:t>
      </w:r>
      <w:r w:rsidR="00D52C6D" w:rsidRPr="008E680A">
        <w:t xml:space="preserve"> and </w:t>
      </w:r>
      <w:r w:rsidR="008E680A" w:rsidRPr="008E680A">
        <w:t xml:space="preserve">thus causing </w:t>
      </w:r>
      <w:r w:rsidR="00D52C6D" w:rsidRPr="008E680A">
        <w:t>failure for reception</w:t>
      </w:r>
      <w:r w:rsidR="002537FE" w:rsidRPr="008E680A">
        <w:t xml:space="preserve">. </w:t>
      </w:r>
      <w:r w:rsidR="00E921C1" w:rsidRPr="008E680A">
        <w:t xml:space="preserve">Other </w:t>
      </w:r>
      <w:r w:rsidR="00D52C6D" w:rsidRPr="008E680A">
        <w:t>possible</w:t>
      </w:r>
      <w:r w:rsidR="002537FE" w:rsidRPr="008E680A">
        <w:t xml:space="preserve"> reasons </w:t>
      </w:r>
      <w:r w:rsidR="008E680A" w:rsidRPr="008E680A">
        <w:t xml:space="preserve">is </w:t>
      </w:r>
      <w:r w:rsidRPr="008E680A">
        <w:t>limited UE capabilities</w:t>
      </w:r>
      <w:r w:rsidR="008E680A" w:rsidRPr="008E680A">
        <w:t xml:space="preserve">, e.g. when </w:t>
      </w:r>
      <w:r w:rsidRPr="008E680A">
        <w:t xml:space="preserve">only one of the </w:t>
      </w:r>
      <w:r w:rsidR="002537FE" w:rsidRPr="008E680A">
        <w:t>interface</w:t>
      </w:r>
      <w:r w:rsidR="00D52C6D" w:rsidRPr="008E680A">
        <w:t>s</w:t>
      </w:r>
      <w:r w:rsidR="002537FE" w:rsidRPr="008E680A">
        <w:t xml:space="preserve"> </w:t>
      </w:r>
      <w:r w:rsidR="00D52C6D" w:rsidRPr="008E680A">
        <w:t xml:space="preserve">(A or B) </w:t>
      </w:r>
      <w:r w:rsidR="002537FE" w:rsidRPr="008E680A">
        <w:t>can be used at a time either for transmission or reception</w:t>
      </w:r>
      <w:r w:rsidRPr="008E680A">
        <w:t>.</w:t>
      </w:r>
      <w:r w:rsidR="00714114">
        <w:t xml:space="preserve"> In this case, some mechanism of PC5 RAT prioritization for transmission or reception may be needed (see </w:t>
      </w:r>
      <w:r w:rsidR="00714114">
        <w:fldChar w:fldCharType="begin"/>
      </w:r>
      <w:r w:rsidR="00714114">
        <w:instrText xml:space="preserve"> REF _Ref525462918 \h </w:instrText>
      </w:r>
      <w:r w:rsidR="00714114">
        <w:fldChar w:fldCharType="separate"/>
      </w:r>
      <w:r w:rsidR="00B457C6">
        <w:t xml:space="preserve">Figure </w:t>
      </w:r>
      <w:r w:rsidR="00B457C6">
        <w:rPr>
          <w:noProof/>
        </w:rPr>
        <w:t>4</w:t>
      </w:r>
      <w:r w:rsidR="00714114">
        <w:fldChar w:fldCharType="end"/>
      </w:r>
      <w:r w:rsidR="00714114">
        <w:t>).</w:t>
      </w:r>
    </w:p>
    <w:p w14:paraId="1540EE79" w14:textId="77777777" w:rsidR="00714114" w:rsidRDefault="00714114" w:rsidP="00714114">
      <w:pPr>
        <w:pStyle w:val="3GPPText"/>
        <w:keepNext/>
        <w:jc w:val="center"/>
      </w:pPr>
      <w:r>
        <w:object w:dxaOrig="6852" w:dyaOrig="4824" w14:anchorId="0702E612">
          <v:shape id="_x0000_i1028" type="#_x0000_t75" style="width:247.55pt;height:173.9pt" o:ole="">
            <v:imagedata r:id="rId20" o:title=""/>
          </v:shape>
          <o:OLEObject Type="Embed" ProgID="Visio.Drawing.15" ShapeID="_x0000_i1028" DrawAspect="Content" ObjectID="_1599675467" r:id="rId21"/>
        </w:object>
      </w:r>
    </w:p>
    <w:p w14:paraId="770958B1" w14:textId="77777777" w:rsidR="00714114" w:rsidRDefault="00714114" w:rsidP="00714114">
      <w:pPr>
        <w:pStyle w:val="Caption"/>
        <w:keepNext/>
        <w:jc w:val="center"/>
      </w:pPr>
      <w:bookmarkStart w:id="2" w:name="_Ref525462918"/>
      <w:r>
        <w:t xml:space="preserve">Figure </w:t>
      </w:r>
      <w:r>
        <w:fldChar w:fldCharType="begin"/>
      </w:r>
      <w:r>
        <w:instrText xml:space="preserve"> SEQ Figure \* ARABIC </w:instrText>
      </w:r>
      <w:r>
        <w:fldChar w:fldCharType="separate"/>
      </w:r>
      <w:r w:rsidR="00B457C6">
        <w:rPr>
          <w:noProof/>
        </w:rPr>
        <w:t>4</w:t>
      </w:r>
      <w:r>
        <w:fldChar w:fldCharType="end"/>
      </w:r>
      <w:bookmarkEnd w:id="2"/>
      <w:r>
        <w:t>: PC5 RAT Prioritization Logic</w:t>
      </w:r>
    </w:p>
    <w:p w14:paraId="7393C53F" w14:textId="11A9EFEA" w:rsidR="00714114" w:rsidRDefault="00714114" w:rsidP="000B7345">
      <w:pPr>
        <w:pStyle w:val="Caption"/>
        <w:rPr>
          <w:b w:val="0"/>
        </w:rPr>
      </w:pPr>
      <w:r w:rsidRPr="000B7345">
        <w:rPr>
          <w:b w:val="0"/>
        </w:rPr>
        <w:t xml:space="preserve">In simple scenario, one RAT can be simply prioritized other another RAT however it may lead to unfair </w:t>
      </w:r>
      <w:r w:rsidR="000B7345">
        <w:rPr>
          <w:b w:val="0"/>
        </w:rPr>
        <w:t xml:space="preserve">message </w:t>
      </w:r>
      <w:r w:rsidRPr="000B7345">
        <w:rPr>
          <w:b w:val="0"/>
        </w:rPr>
        <w:t>delivery from V2X service level perspective</w:t>
      </w:r>
      <w:r>
        <w:rPr>
          <w:b w:val="0"/>
        </w:rPr>
        <w:t xml:space="preserve"> and thus </w:t>
      </w:r>
      <w:r w:rsidR="000B7345">
        <w:rPr>
          <w:b w:val="0"/>
        </w:rPr>
        <w:t>some mechanisms for coordination of transmissions may be beneficial</w:t>
      </w:r>
      <w:r w:rsidRPr="000B7345">
        <w:rPr>
          <w:b w:val="0"/>
        </w:rPr>
        <w:t>.</w:t>
      </w:r>
    </w:p>
    <w:p w14:paraId="39CBCA88" w14:textId="77777777" w:rsidR="002A50A3" w:rsidRDefault="002A50A3" w:rsidP="00AE6B73">
      <w:pPr>
        <w:pStyle w:val="3GPPText"/>
      </w:pPr>
    </w:p>
    <w:p w14:paraId="10A283EC" w14:textId="2F6FB704" w:rsidR="00F14BB9" w:rsidRDefault="00A10B73" w:rsidP="00AE6B73">
      <w:pPr>
        <w:pStyle w:val="3GPPText"/>
        <w:numPr>
          <w:ilvl w:val="0"/>
          <w:numId w:val="63"/>
        </w:numPr>
      </w:pPr>
      <w:r>
        <w:t xml:space="preserve"> </w:t>
      </w:r>
    </w:p>
    <w:p w14:paraId="773ECBE3" w14:textId="77777777" w:rsidR="00A10B73" w:rsidRPr="00AE6B73" w:rsidRDefault="00A10B73" w:rsidP="00AE6B73">
      <w:pPr>
        <w:pStyle w:val="3GPPText"/>
        <w:numPr>
          <w:ilvl w:val="1"/>
          <w:numId w:val="63"/>
        </w:numPr>
        <w:rPr>
          <w:b/>
        </w:rPr>
      </w:pPr>
      <w:r w:rsidRPr="00AE6B73">
        <w:rPr>
          <w:b/>
        </w:rPr>
        <w:lastRenderedPageBreak/>
        <w:t xml:space="preserve">RAN1 to separately analyze possible TX/RX and TX/TX in-device coexistence conflicts across PC5 RATs </w:t>
      </w:r>
    </w:p>
    <w:p w14:paraId="491B9FA3" w14:textId="3F20C9D0" w:rsidR="00A10B73" w:rsidRPr="00AE6B73" w:rsidRDefault="00A10B73" w:rsidP="00AE6B73">
      <w:pPr>
        <w:pStyle w:val="3GPPText"/>
        <w:numPr>
          <w:ilvl w:val="1"/>
          <w:numId w:val="63"/>
        </w:numPr>
        <w:rPr>
          <w:b/>
        </w:rPr>
      </w:pPr>
      <w:r w:rsidRPr="00AE6B73">
        <w:rPr>
          <w:b/>
        </w:rPr>
        <w:t>RAN1 to consider UE with limited TX/RX capabilities for in-device coexistence studies where UE can share TX/RX chains across PC5 technologies</w:t>
      </w:r>
    </w:p>
    <w:p w14:paraId="59D6CAA1" w14:textId="77777777" w:rsidR="00A10B73" w:rsidRPr="00B457C6" w:rsidRDefault="00A10B73" w:rsidP="00AE6B73">
      <w:pPr>
        <w:pStyle w:val="3GPPText"/>
        <w:numPr>
          <w:ilvl w:val="1"/>
          <w:numId w:val="63"/>
        </w:numPr>
        <w:rPr>
          <w:b/>
        </w:rPr>
      </w:pPr>
      <w:r w:rsidRPr="00AE6B73">
        <w:rPr>
          <w:b/>
        </w:rPr>
        <w:t>Service level priority of V2X applications or sidelink transmission priority should be taken into account in resolving in-device coexistence conflicts</w:t>
      </w:r>
    </w:p>
    <w:p w14:paraId="6BCCECF1" w14:textId="77777777" w:rsidR="00A10B73" w:rsidRPr="00A10B73" w:rsidRDefault="00A10B73" w:rsidP="00AE6B73">
      <w:pPr>
        <w:pStyle w:val="3GPPText"/>
      </w:pPr>
    </w:p>
    <w:p w14:paraId="0A1946BD" w14:textId="77777777" w:rsidR="002A50A3" w:rsidRPr="008E680A" w:rsidRDefault="002A50A3" w:rsidP="00AE6B73">
      <w:pPr>
        <w:pStyle w:val="3GPPText"/>
      </w:pPr>
    </w:p>
    <w:p w14:paraId="5787E515" w14:textId="77777777" w:rsidR="0017661D" w:rsidRPr="00697B63" w:rsidRDefault="0053589C" w:rsidP="00952FB1">
      <w:pPr>
        <w:pStyle w:val="3GPPH1"/>
        <w:rPr>
          <w:lang w:val="en-US"/>
        </w:rPr>
      </w:pPr>
      <w:r w:rsidRPr="00697B63">
        <w:rPr>
          <w:lang w:val="en-US"/>
        </w:rPr>
        <w:t>In-Device Coexistence Solutions</w:t>
      </w:r>
    </w:p>
    <w:p w14:paraId="136C2BE6" w14:textId="77777777" w:rsidR="0053589C" w:rsidRPr="00697B63" w:rsidRDefault="003969CA" w:rsidP="0053589C">
      <w:pPr>
        <w:pStyle w:val="3GPPH2"/>
        <w:rPr>
          <w:lang w:val="en-US"/>
        </w:rPr>
      </w:pPr>
      <w:r w:rsidRPr="00697B63">
        <w:rPr>
          <w:lang w:val="en-US"/>
        </w:rPr>
        <w:t>Time Division Multiplexing</w:t>
      </w:r>
    </w:p>
    <w:p w14:paraId="37DCE528" w14:textId="51358284" w:rsidR="003969CA" w:rsidRPr="008E680A" w:rsidRDefault="003969CA" w:rsidP="008E680A">
      <w:pPr>
        <w:pStyle w:val="3GPPText"/>
      </w:pPr>
      <w:r w:rsidRPr="008E680A">
        <w:t xml:space="preserve">The simplest solution </w:t>
      </w:r>
      <w:r w:rsidR="00031CDF" w:rsidRPr="008E680A">
        <w:t xml:space="preserve">for </w:t>
      </w:r>
      <w:r w:rsidRPr="008E680A">
        <w:t xml:space="preserve">in-device coexistence problem </w:t>
      </w:r>
      <w:r w:rsidR="008E680A">
        <w:t>(</w:t>
      </w:r>
      <w:r w:rsidR="00031CDF" w:rsidRPr="008E680A">
        <w:t>suitable for all</w:t>
      </w:r>
      <w:r w:rsidRPr="008E680A">
        <w:t xml:space="preserve"> scenarios</w:t>
      </w:r>
      <w:r w:rsidR="008E680A">
        <w:t>)</w:t>
      </w:r>
      <w:r w:rsidRPr="008E680A">
        <w:t xml:space="preserve"> is to apply time-division multiplexing. This principle assumes that spectrum resource</w:t>
      </w:r>
      <w:r w:rsidR="00031CDF" w:rsidRPr="008E680A">
        <w:t>s</w:t>
      </w:r>
      <w:r w:rsidRPr="008E680A">
        <w:t xml:space="preserve"> used by LTE PC5 and NR PC5 are orthogonal in time. This solution can be easily </w:t>
      </w:r>
      <w:r w:rsidR="001A3616" w:rsidRPr="008E680A">
        <w:t xml:space="preserve">implemented if </w:t>
      </w:r>
      <w:r w:rsidRPr="008E680A">
        <w:t xml:space="preserve">both technologies use common synchronization references </w:t>
      </w:r>
      <w:r w:rsidR="001A3616" w:rsidRPr="008E680A">
        <w:t xml:space="preserve">so that </w:t>
      </w:r>
      <w:r w:rsidRPr="008E680A">
        <w:t xml:space="preserve">spectrum resources used by LTE and NR PC5 technologies are orthogonalized in time (see </w:t>
      </w:r>
      <w:r w:rsidR="001A3616" w:rsidRPr="008E680A">
        <w:rPr>
          <w:highlight w:val="yellow"/>
        </w:rPr>
        <w:fldChar w:fldCharType="begin"/>
      </w:r>
      <w:r w:rsidR="001A3616" w:rsidRPr="008E680A">
        <w:rPr>
          <w:highlight w:val="yellow"/>
        </w:rPr>
        <w:instrText xml:space="preserve"> REF _Ref520914114 \h </w:instrText>
      </w:r>
      <w:r w:rsidR="008E680A">
        <w:rPr>
          <w:highlight w:val="yellow"/>
        </w:rPr>
        <w:instrText xml:space="preserve"> \* MERGEFORMAT </w:instrText>
      </w:r>
      <w:r w:rsidR="001A3616" w:rsidRPr="008E680A">
        <w:rPr>
          <w:highlight w:val="yellow"/>
        </w:rPr>
      </w:r>
      <w:r w:rsidR="001A3616" w:rsidRPr="008E680A">
        <w:rPr>
          <w:highlight w:val="yellow"/>
        </w:rPr>
        <w:fldChar w:fldCharType="separate"/>
      </w:r>
      <w:r w:rsidR="00B457C6" w:rsidRPr="00697B63">
        <w:t xml:space="preserve">Figure </w:t>
      </w:r>
      <w:r w:rsidR="00B457C6">
        <w:t>5</w:t>
      </w:r>
      <w:r w:rsidR="001A3616" w:rsidRPr="008E680A">
        <w:rPr>
          <w:highlight w:val="yellow"/>
        </w:rPr>
        <w:fldChar w:fldCharType="end"/>
      </w:r>
      <w:r w:rsidRPr="008E680A">
        <w:t>)</w:t>
      </w:r>
      <w:r w:rsidR="001A3616" w:rsidRPr="008E680A">
        <w:t xml:space="preserve">. The TDM </w:t>
      </w:r>
      <w:r w:rsidR="00031CDF" w:rsidRPr="008E680A">
        <w:t>principle can work</w:t>
      </w:r>
      <w:r w:rsidR="001A3616" w:rsidRPr="008E680A">
        <w:t xml:space="preserve"> in co-channel as well as </w:t>
      </w:r>
      <w:r w:rsidR="00031CDF" w:rsidRPr="008E680A">
        <w:t>in adjacent channel scenarios</w:t>
      </w:r>
      <w:r w:rsidRPr="008E680A">
        <w:t>.</w:t>
      </w:r>
    </w:p>
    <w:p w14:paraId="304FF7C3" w14:textId="77777777" w:rsidR="00D52C6D" w:rsidRPr="00697B63" w:rsidRDefault="00D52C6D" w:rsidP="008E680A">
      <w:pPr>
        <w:pStyle w:val="3GPPText"/>
        <w:jc w:val="center"/>
      </w:pPr>
      <w:r w:rsidRPr="008E680A">
        <w:object w:dxaOrig="12516" w:dyaOrig="2196" w14:anchorId="522F207D">
          <v:shape id="_x0000_i1029" type="#_x0000_t75" style="width:497.9pt;height:87.5pt" o:ole="">
            <v:imagedata r:id="rId22" o:title=""/>
          </v:shape>
          <o:OLEObject Type="Embed" ProgID="Visio.Drawing.15" ShapeID="_x0000_i1029" DrawAspect="Content" ObjectID="_1599675468" r:id="rId23"/>
        </w:object>
      </w:r>
    </w:p>
    <w:p w14:paraId="06E0D194" w14:textId="0CDCE35D" w:rsidR="006C121C" w:rsidRPr="00697B63" w:rsidRDefault="001A3616" w:rsidP="006C121C">
      <w:pPr>
        <w:pStyle w:val="Caption"/>
        <w:jc w:val="center"/>
        <w:rPr>
          <w:lang w:val="en-US"/>
        </w:rPr>
      </w:pPr>
      <w:bookmarkStart w:id="3" w:name="_Ref520914114"/>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457C6">
        <w:rPr>
          <w:noProof/>
          <w:lang w:val="en-US"/>
        </w:rPr>
        <w:t>5</w:t>
      </w:r>
      <w:r w:rsidRPr="00697B63">
        <w:rPr>
          <w:lang w:val="en-US"/>
        </w:rPr>
        <w:fldChar w:fldCharType="end"/>
      </w:r>
      <w:bookmarkEnd w:id="3"/>
      <w:r w:rsidRPr="00697B63">
        <w:rPr>
          <w:lang w:val="en-US"/>
        </w:rPr>
        <w:t xml:space="preserve">: TDM solution for in-device </w:t>
      </w:r>
      <w:r w:rsidR="003B44F3" w:rsidRPr="00697B63">
        <w:rPr>
          <w:lang w:val="en-US"/>
        </w:rPr>
        <w:t>coexistence</w:t>
      </w:r>
      <w:r w:rsidRPr="00697B63">
        <w:rPr>
          <w:lang w:val="en-US"/>
        </w:rPr>
        <w:t xml:space="preserve"> problem</w:t>
      </w:r>
    </w:p>
    <w:p w14:paraId="79D4D728" w14:textId="51E6A890" w:rsidR="006C121C" w:rsidRDefault="00491434" w:rsidP="00714A74">
      <w:pPr>
        <w:pStyle w:val="3GPPText"/>
      </w:pPr>
      <w:r w:rsidRPr="00714A74">
        <w:t>A</w:t>
      </w:r>
      <w:r w:rsidR="002D7814" w:rsidRPr="00714A74">
        <w:t xml:space="preserve">lthough </w:t>
      </w:r>
      <w:r w:rsidRPr="00714A74">
        <w:t xml:space="preserve">the TDM solution is </w:t>
      </w:r>
      <w:r w:rsidR="002D7814" w:rsidRPr="00714A74">
        <w:t xml:space="preserve">effective to address in-device </w:t>
      </w:r>
      <w:r w:rsidR="003B44F3" w:rsidRPr="00714A74">
        <w:t>coexistence</w:t>
      </w:r>
      <w:r w:rsidR="002D7814" w:rsidRPr="00714A74">
        <w:t xml:space="preserve"> problem it may not be efficient from spectrum utilization perspective</w:t>
      </w:r>
      <w:r w:rsidR="00714A74">
        <w:t xml:space="preserve">, especially </w:t>
      </w:r>
      <w:r w:rsidR="002D7814" w:rsidRPr="00714A74">
        <w:t>if non</w:t>
      </w:r>
      <w:r w:rsidR="00D52C6D" w:rsidRPr="00714A74">
        <w:t xml:space="preserve"> </w:t>
      </w:r>
      <w:r w:rsidR="002D7814" w:rsidRPr="00714A74">
        <w:t xml:space="preserve">co-channel operation is assumed (see left hand side in </w:t>
      </w:r>
      <w:r w:rsidR="002D7814" w:rsidRPr="00714A74">
        <w:fldChar w:fldCharType="begin"/>
      </w:r>
      <w:r w:rsidR="002D7814" w:rsidRPr="00714A74">
        <w:instrText xml:space="preserve"> REF _Ref520914114 \h </w:instrText>
      </w:r>
      <w:r w:rsidR="008E680A" w:rsidRPr="00714A74">
        <w:instrText xml:space="preserve"> \* MERGEFORMAT </w:instrText>
      </w:r>
      <w:r w:rsidR="002D7814" w:rsidRPr="00714A74">
        <w:fldChar w:fldCharType="separate"/>
      </w:r>
      <w:r w:rsidR="00B457C6" w:rsidRPr="00697B63">
        <w:t xml:space="preserve">Figure </w:t>
      </w:r>
      <w:r w:rsidR="00B457C6">
        <w:t>5</w:t>
      </w:r>
      <w:r w:rsidR="002D7814" w:rsidRPr="00714A74">
        <w:fldChar w:fldCharType="end"/>
      </w:r>
      <w:r w:rsidR="002D7814" w:rsidRPr="00714A74">
        <w:t>).</w:t>
      </w:r>
    </w:p>
    <w:p w14:paraId="04451D78" w14:textId="77777777" w:rsidR="00714A74" w:rsidRPr="00714A74" w:rsidRDefault="00714A74" w:rsidP="00714A74">
      <w:pPr>
        <w:pStyle w:val="3GPPText"/>
      </w:pPr>
    </w:p>
    <w:p w14:paraId="754F02CD" w14:textId="5DFE6B5E" w:rsidR="004D0BDB" w:rsidRPr="00697B63" w:rsidRDefault="004D0BDB" w:rsidP="004D0BDB">
      <w:pPr>
        <w:pStyle w:val="3GPPH2"/>
        <w:rPr>
          <w:lang w:val="en-US"/>
        </w:rPr>
      </w:pPr>
      <w:bookmarkStart w:id="4" w:name="_Toc516059919"/>
      <w:bookmarkStart w:id="5" w:name="_Toc519021861"/>
      <w:r w:rsidRPr="00697B63">
        <w:rPr>
          <w:lang w:val="en-US"/>
        </w:rPr>
        <w:t>Pr</w:t>
      </w:r>
      <w:r w:rsidR="0095791F" w:rsidRPr="00697B63">
        <w:rPr>
          <w:lang w:val="en-US"/>
        </w:rPr>
        <w:t xml:space="preserve">e-configuration </w:t>
      </w:r>
      <w:r w:rsidRPr="00697B63">
        <w:rPr>
          <w:lang w:val="en-US"/>
        </w:rPr>
        <w:t xml:space="preserve">Conditions to </w:t>
      </w:r>
      <w:r w:rsidR="00031CDF" w:rsidRPr="00697B63">
        <w:rPr>
          <w:lang w:val="en-US"/>
        </w:rPr>
        <w:t xml:space="preserve">Resolve </w:t>
      </w:r>
      <w:r w:rsidR="002537FE" w:rsidRPr="00697B63">
        <w:rPr>
          <w:lang w:val="en-US"/>
        </w:rPr>
        <w:t>In-Device Conflicts</w:t>
      </w:r>
    </w:p>
    <w:p w14:paraId="732B7A9D" w14:textId="0D13E347" w:rsidR="004D0BDB" w:rsidRPr="00697B63" w:rsidRDefault="004D0BDB" w:rsidP="004D0BDB">
      <w:pPr>
        <w:pStyle w:val="3GPPText"/>
      </w:pPr>
      <w:r w:rsidRPr="00697B63">
        <w:t xml:space="preserve">If there is no TDM enabled from system </w:t>
      </w:r>
      <w:r w:rsidR="00820D43" w:rsidRPr="00697B63">
        <w:t xml:space="preserve">or UE </w:t>
      </w:r>
      <w:r w:rsidRPr="00697B63">
        <w:t>perspective</w:t>
      </w:r>
      <w:r w:rsidR="00031CDF" w:rsidRPr="00697B63">
        <w:t>,</w:t>
      </w:r>
      <w:r w:rsidRPr="00697B63">
        <w:t xml:space="preserve"> then UE will need to handle in</w:t>
      </w:r>
      <w:r w:rsidR="00031CDF" w:rsidRPr="00697B63">
        <w:t xml:space="preserve">-device coexistence </w:t>
      </w:r>
      <w:r w:rsidR="00714A74">
        <w:t xml:space="preserve">issues </w:t>
      </w:r>
      <w:r w:rsidR="00031CDF" w:rsidRPr="00697B63">
        <w:t xml:space="preserve">on its own. </w:t>
      </w:r>
      <w:r w:rsidRPr="00697B63">
        <w:t>In this case</w:t>
      </w:r>
      <w:r w:rsidR="00031CDF" w:rsidRPr="00697B63">
        <w:t xml:space="preserve">, some </w:t>
      </w:r>
      <w:r w:rsidR="002D7814" w:rsidRPr="00697B63">
        <w:t xml:space="preserve">assistance information to control or guide UE behavior </w:t>
      </w:r>
      <w:r w:rsidR="00714A74">
        <w:t xml:space="preserve">across LTE PC5 and NR PC5 </w:t>
      </w:r>
      <w:r w:rsidR="002D7814" w:rsidRPr="00697B63">
        <w:t xml:space="preserve">may be </w:t>
      </w:r>
      <w:r w:rsidR="00714A74">
        <w:t>beneficial</w:t>
      </w:r>
      <w:r w:rsidR="002D7814" w:rsidRPr="00697B63">
        <w:t xml:space="preserve">. </w:t>
      </w:r>
      <w:r w:rsidR="00714A74">
        <w:t xml:space="preserve">In particular, </w:t>
      </w:r>
      <w:r w:rsidR="00031CDF" w:rsidRPr="00697B63">
        <w:t xml:space="preserve">UEs </w:t>
      </w:r>
      <w:r w:rsidRPr="00697B63">
        <w:t xml:space="preserve">may be </w:t>
      </w:r>
      <w:r w:rsidR="00714A74">
        <w:t>(pre)-</w:t>
      </w:r>
      <w:r w:rsidRPr="00697B63">
        <w:t xml:space="preserve">configured with </w:t>
      </w:r>
      <w:r w:rsidR="00714A74">
        <w:t xml:space="preserve">specific </w:t>
      </w:r>
      <w:r w:rsidRPr="00697B63">
        <w:t xml:space="preserve">conditions </w:t>
      </w:r>
      <w:r w:rsidR="00714A74">
        <w:t xml:space="preserve">instructions how </w:t>
      </w:r>
      <w:r w:rsidR="002D7814" w:rsidRPr="00697B63">
        <w:t>to address</w:t>
      </w:r>
      <w:r w:rsidRPr="00697B63">
        <w:t xml:space="preserve"> in-d</w:t>
      </w:r>
      <w:r w:rsidR="00031CDF" w:rsidRPr="00697B63">
        <w:t xml:space="preserve">evice </w:t>
      </w:r>
      <w:r w:rsidR="003B44F3" w:rsidRPr="00697B63">
        <w:t>coexistence</w:t>
      </w:r>
      <w:r w:rsidR="00031CDF" w:rsidRPr="00697B63">
        <w:t xml:space="preserve"> problem</w:t>
      </w:r>
      <w:r w:rsidR="002D7814" w:rsidRPr="00697B63">
        <w:t xml:space="preserve"> from transmission/reception perspective</w:t>
      </w:r>
      <w:r w:rsidR="00714A74">
        <w:t xml:space="preserve"> in certain cases</w:t>
      </w:r>
      <w:r w:rsidR="002D7814" w:rsidRPr="00697B63">
        <w:t>:</w:t>
      </w:r>
    </w:p>
    <w:p w14:paraId="660BDAE2" w14:textId="590FA273" w:rsidR="004D0BDB" w:rsidRPr="00697B63" w:rsidRDefault="004D0BDB" w:rsidP="004D0BDB">
      <w:pPr>
        <w:pStyle w:val="3GPPAgreements"/>
      </w:pPr>
      <w:r w:rsidRPr="00697B63">
        <w:t xml:space="preserve">Case 1. Conditions when UE should prioritize NR PC5 </w:t>
      </w:r>
      <w:r w:rsidR="00491434" w:rsidRPr="00697B63">
        <w:t xml:space="preserve">transmission </w:t>
      </w:r>
      <w:r w:rsidRPr="00697B63">
        <w:t xml:space="preserve">over LTE PC5 </w:t>
      </w:r>
      <w:r w:rsidR="00491434" w:rsidRPr="00697B63">
        <w:t>transmission</w:t>
      </w:r>
    </w:p>
    <w:p w14:paraId="6FD9080F" w14:textId="3B734A6F" w:rsidR="002D7814" w:rsidRPr="00697B63" w:rsidRDefault="002D7814" w:rsidP="002D7814">
      <w:pPr>
        <w:pStyle w:val="3GPPAgreements"/>
        <w:numPr>
          <w:ilvl w:val="1"/>
          <w:numId w:val="9"/>
        </w:numPr>
      </w:pPr>
      <w:r w:rsidRPr="00697B63">
        <w:t xml:space="preserve">It is applicable when traffic delivered over NR has higher priority </w:t>
      </w:r>
      <w:r w:rsidR="005D680F" w:rsidRPr="00697B63">
        <w:t>for d</w:t>
      </w:r>
      <w:r w:rsidRPr="00697B63">
        <w:t xml:space="preserve">elivery. In this case UE may postpone, drop, or reduce </w:t>
      </w:r>
      <w:r w:rsidR="005D680F" w:rsidRPr="00697B63">
        <w:t>TX</w:t>
      </w:r>
      <w:r w:rsidRPr="00697B63">
        <w:t xml:space="preserve"> </w:t>
      </w:r>
      <w:r w:rsidR="005D680F" w:rsidRPr="00697B63">
        <w:t xml:space="preserve">power for LTE PC5 </w:t>
      </w:r>
      <w:r w:rsidR="00820D43" w:rsidRPr="00697B63">
        <w:t xml:space="preserve">transmissions </w:t>
      </w:r>
      <w:r w:rsidRPr="00697B63">
        <w:t>in case of concurrency</w:t>
      </w:r>
      <w:r w:rsidR="00740B6E" w:rsidRPr="00697B63">
        <w:t xml:space="preserve"> (e.g. UE may enter DTX state on one of the interfaces</w:t>
      </w:r>
      <w:r w:rsidR="00714A74">
        <w:t>:</w:t>
      </w:r>
      <w:r w:rsidR="00820D43" w:rsidRPr="00697B63">
        <w:t xml:space="preserve"> NR PC5 or LTE PC5</w:t>
      </w:r>
      <w:r w:rsidR="00740B6E" w:rsidRPr="00697B63">
        <w:t>)</w:t>
      </w:r>
    </w:p>
    <w:p w14:paraId="7417203B" w14:textId="433B449F" w:rsidR="004D0BDB" w:rsidRPr="00697B63" w:rsidRDefault="004D0BDB" w:rsidP="004D0BDB">
      <w:pPr>
        <w:pStyle w:val="3GPPAgreements"/>
      </w:pPr>
      <w:r w:rsidRPr="00697B63">
        <w:t>Case 2. Conditions when UE should prior</w:t>
      </w:r>
      <w:r w:rsidR="002D7814" w:rsidRPr="00697B63">
        <w:t xml:space="preserve">itize NR PC5 </w:t>
      </w:r>
      <w:r w:rsidR="00491434" w:rsidRPr="00697B63">
        <w:t xml:space="preserve">transmission </w:t>
      </w:r>
      <w:r w:rsidR="002D7814" w:rsidRPr="00697B63">
        <w:t xml:space="preserve">over LTE PC5 </w:t>
      </w:r>
      <w:r w:rsidR="00491434" w:rsidRPr="00697B63">
        <w:t>reception</w:t>
      </w:r>
    </w:p>
    <w:p w14:paraId="363C7025" w14:textId="50FB62E2" w:rsidR="005D680F" w:rsidRPr="00697B63" w:rsidRDefault="005D680F" w:rsidP="005D680F">
      <w:pPr>
        <w:pStyle w:val="3GPPAgreements"/>
        <w:numPr>
          <w:ilvl w:val="1"/>
          <w:numId w:val="9"/>
        </w:numPr>
      </w:pPr>
      <w:r w:rsidRPr="00697B63">
        <w:t>It is applicable when UE traffic on NR PC5 has higher priority for delivery than LTE PC5 reception. Note that this case may be formulated vice versa, i.e. LTE PC5 RX is prioritized over NR PC5 TX. In this case, UE control logic may either postpone, drop, or reduce TX power for NR PC5 transmission (e.g. UE may enter DTX state on NR PC5</w:t>
      </w:r>
      <w:r w:rsidR="00820D43" w:rsidRPr="00697B63">
        <w:t xml:space="preserve"> or DRX state on LTE PC5</w:t>
      </w:r>
      <w:r w:rsidRPr="00697B63">
        <w:t>)</w:t>
      </w:r>
    </w:p>
    <w:p w14:paraId="47A706E5" w14:textId="2ED2EEC6" w:rsidR="004D0BDB" w:rsidRPr="00697B63" w:rsidRDefault="004D0BDB" w:rsidP="004D0BDB">
      <w:pPr>
        <w:pStyle w:val="3GPPAgreements"/>
      </w:pPr>
      <w:r w:rsidRPr="00697B63">
        <w:t xml:space="preserve">Case 3. Conditions when UE should prioritize LTE PC5 </w:t>
      </w:r>
      <w:r w:rsidR="00491434" w:rsidRPr="00697B63">
        <w:t>transmission</w:t>
      </w:r>
      <w:r w:rsidRPr="00697B63">
        <w:t xml:space="preserve"> over NR PC5 </w:t>
      </w:r>
      <w:r w:rsidR="00491434" w:rsidRPr="00697B63">
        <w:t>reception</w:t>
      </w:r>
    </w:p>
    <w:p w14:paraId="6DC055A8" w14:textId="36608CF7" w:rsidR="005D680F" w:rsidRPr="00697B63" w:rsidRDefault="005D680F" w:rsidP="005D680F">
      <w:pPr>
        <w:pStyle w:val="3GPPAgreements"/>
        <w:numPr>
          <w:ilvl w:val="1"/>
          <w:numId w:val="9"/>
        </w:numPr>
      </w:pPr>
      <w:r w:rsidRPr="00697B63">
        <w:lastRenderedPageBreak/>
        <w:t>It is applicable when UE traffic on LTE PC5 has higher priority for delivery than NR PC5 reception. Note that this case may be formulated vice versa, i.e. NR PC5 RX is prioritized over LTE PC5 TX. In this case, UE control logic may either postpone, drop, or reduce TX power for LTE PC5 transmission (e.g. UE may enter DTX state on LTE PC5</w:t>
      </w:r>
      <w:r w:rsidR="00820D43" w:rsidRPr="00697B63">
        <w:t xml:space="preserve"> or DRX state on NR PC5</w:t>
      </w:r>
      <w:r w:rsidRPr="00697B63">
        <w:t>)</w:t>
      </w:r>
    </w:p>
    <w:p w14:paraId="06A2FF67" w14:textId="310C9F32" w:rsidR="004D0BDB" w:rsidRPr="00697B63" w:rsidRDefault="004D0BDB" w:rsidP="004D0BDB">
      <w:pPr>
        <w:pStyle w:val="3GPPAgreements"/>
      </w:pPr>
      <w:r w:rsidRPr="00697B63">
        <w:t xml:space="preserve">Case 4. Conditions when UE should prioritize LTE PC5 </w:t>
      </w:r>
      <w:r w:rsidR="00491434" w:rsidRPr="00697B63">
        <w:t>reception</w:t>
      </w:r>
      <w:r w:rsidRPr="00697B63">
        <w:t xml:space="preserve"> over NR PC5 </w:t>
      </w:r>
      <w:r w:rsidR="00491434" w:rsidRPr="00697B63">
        <w:t>reception</w:t>
      </w:r>
    </w:p>
    <w:p w14:paraId="362CBF27" w14:textId="7CFC971C" w:rsidR="004D0BDB" w:rsidRPr="00697B63" w:rsidRDefault="002D7814" w:rsidP="004D0BDB">
      <w:pPr>
        <w:pStyle w:val="3GPPAgreements"/>
        <w:numPr>
          <w:ilvl w:val="1"/>
          <w:numId w:val="9"/>
        </w:numPr>
      </w:pPr>
      <w:r w:rsidRPr="00697B63">
        <w:t>It is applicable, o</w:t>
      </w:r>
      <w:r w:rsidR="004D0BDB" w:rsidRPr="00697B63">
        <w:t xml:space="preserve">nly if </w:t>
      </w:r>
      <w:r w:rsidR="00491434" w:rsidRPr="00697B63">
        <w:t xml:space="preserve">processing </w:t>
      </w:r>
      <w:r w:rsidR="004D0BDB" w:rsidRPr="00697B63">
        <w:t>resources are shared b/w NR PC5 and LTE PC5</w:t>
      </w:r>
      <w:r w:rsidR="005D680F" w:rsidRPr="00697B63">
        <w:t>. If in-device coordination is supported then UE can prioritize PC5 RX over NR or LTE</w:t>
      </w:r>
      <w:r w:rsidR="00740B6E" w:rsidRPr="00697B63">
        <w:t xml:space="preserve"> (e.g. UE may enter DRX state on one of the interfaces</w:t>
      </w:r>
      <w:r w:rsidR="00820D43" w:rsidRPr="00697B63">
        <w:t xml:space="preserve"> NR PC5 or LTE PC5</w:t>
      </w:r>
      <w:r w:rsidR="00740B6E" w:rsidRPr="00697B63">
        <w:t>)</w:t>
      </w:r>
      <w:r w:rsidR="005D680F" w:rsidRPr="00697B63">
        <w:t>.</w:t>
      </w:r>
    </w:p>
    <w:p w14:paraId="6DADFF80" w14:textId="2307E374" w:rsidR="006C121C" w:rsidRPr="00697B63" w:rsidRDefault="004D0BDB" w:rsidP="004D0BDB">
      <w:pPr>
        <w:pStyle w:val="3GPPText"/>
      </w:pPr>
      <w:r w:rsidRPr="00697B63">
        <w:t>The</w:t>
      </w:r>
      <w:r w:rsidR="005D680F" w:rsidRPr="00697B63">
        <w:t xml:space="preserve"> </w:t>
      </w:r>
      <w:r w:rsidR="00714A74">
        <w:t xml:space="preserve">pre-configured </w:t>
      </w:r>
      <w:r w:rsidR="005D680F" w:rsidRPr="00697B63">
        <w:t xml:space="preserve">prioritization </w:t>
      </w:r>
      <w:r w:rsidRPr="00697B63">
        <w:t xml:space="preserve">conditions </w:t>
      </w:r>
      <w:r w:rsidR="005D680F" w:rsidRPr="00697B63">
        <w:t xml:space="preserve">to address in-device coexistence </w:t>
      </w:r>
      <w:r w:rsidR="00740B6E" w:rsidRPr="00697B63">
        <w:t xml:space="preserve">problem </w:t>
      </w:r>
      <w:r w:rsidRPr="00697B63">
        <w:t xml:space="preserve">may include </w:t>
      </w:r>
      <w:r w:rsidR="006C121C" w:rsidRPr="00697B63">
        <w:t xml:space="preserve">various </w:t>
      </w:r>
      <w:r w:rsidR="005D680F" w:rsidRPr="00697B63">
        <w:t>signaling and information exchange</w:t>
      </w:r>
      <w:r w:rsidR="006C121C" w:rsidRPr="00697B63">
        <w:t xml:space="preserve"> </w:t>
      </w:r>
      <w:r w:rsidR="00740B6E" w:rsidRPr="00697B63">
        <w:t>across various layers</w:t>
      </w:r>
      <w:r w:rsidR="00820D43" w:rsidRPr="00697B63">
        <w:t xml:space="preserve"> in the </w:t>
      </w:r>
      <w:r w:rsidR="00714A74">
        <w:t xml:space="preserve">whole eV2X </w:t>
      </w:r>
      <w:r w:rsidR="00820D43" w:rsidRPr="00697B63">
        <w:t>system</w:t>
      </w:r>
      <w:r w:rsidR="00FA3F8A" w:rsidRPr="00697B63">
        <w:t>,</w:t>
      </w:r>
      <w:r w:rsidR="00740B6E" w:rsidRPr="00697B63">
        <w:t xml:space="preserve"> including:</w:t>
      </w:r>
    </w:p>
    <w:p w14:paraId="472FC484" w14:textId="61B0B3DC" w:rsidR="006C121C" w:rsidRPr="00697B63" w:rsidRDefault="006C121C" w:rsidP="006C121C">
      <w:pPr>
        <w:pStyle w:val="3GPPAgreements"/>
      </w:pPr>
      <w:r w:rsidRPr="00697B63">
        <w:t xml:space="preserve">Information on </w:t>
      </w:r>
      <w:r w:rsidR="00740B6E" w:rsidRPr="00697B63">
        <w:t>NR eV2X services mapped across radio-interfaces and their relative prioritization</w:t>
      </w:r>
      <w:r w:rsidRPr="00697B63">
        <w:t xml:space="preserve"> (e.g. if given service is delivered</w:t>
      </w:r>
      <w:r w:rsidR="00740B6E" w:rsidRPr="00697B63">
        <w:t xml:space="preserve"> on interface</w:t>
      </w:r>
      <w:r w:rsidR="00FA3F8A" w:rsidRPr="00697B63">
        <w:t>-A</w:t>
      </w:r>
      <w:r w:rsidR="00740B6E" w:rsidRPr="00697B63">
        <w:t>,</w:t>
      </w:r>
      <w:r w:rsidRPr="00697B63">
        <w:t xml:space="preserve"> </w:t>
      </w:r>
      <w:r w:rsidR="00740B6E" w:rsidRPr="00697B63">
        <w:t xml:space="preserve">then </w:t>
      </w:r>
      <w:r w:rsidRPr="00697B63">
        <w:t>UE should prioritize its transmission over transmission or reception of other services</w:t>
      </w:r>
      <w:r w:rsidR="00740B6E" w:rsidRPr="00697B63">
        <w:t xml:space="preserve"> on interface</w:t>
      </w:r>
      <w:r w:rsidR="00FA3F8A" w:rsidRPr="00697B63">
        <w:t>-B</w:t>
      </w:r>
      <w:r w:rsidRPr="00697B63">
        <w:t>)</w:t>
      </w:r>
      <w:r w:rsidR="00C36CEA" w:rsidRPr="00697B63">
        <w:t>.</w:t>
      </w:r>
      <w:r w:rsidR="009708C1" w:rsidRPr="00697B63">
        <w:t xml:space="preserve"> In particular, </w:t>
      </w:r>
      <w:r w:rsidR="009708C1" w:rsidRPr="00697B63">
        <w:rPr>
          <w:lang w:eastAsia="zh-CN"/>
        </w:rPr>
        <w:t>UE may be configured with a mapping between PSID/ITS-AID that can manage priority of transmission and/or reception for all service combinations across different RATs.</w:t>
      </w:r>
    </w:p>
    <w:p w14:paraId="0E92CEE7" w14:textId="5761D309" w:rsidR="006C121C" w:rsidRPr="00697B63" w:rsidRDefault="006C121C" w:rsidP="006C121C">
      <w:pPr>
        <w:pStyle w:val="3GPPAgreements"/>
      </w:pPr>
      <w:r w:rsidRPr="00697B63">
        <w:t>Radio-layer conditions</w:t>
      </w:r>
      <w:r w:rsidR="00FA3F8A" w:rsidRPr="00697B63">
        <w:t xml:space="preserve"> and measurements</w:t>
      </w:r>
      <w:r w:rsidRPr="00697B63">
        <w:t>, e.g. CBR measurements</w:t>
      </w:r>
      <w:r w:rsidR="00740B6E" w:rsidRPr="00697B63">
        <w:t xml:space="preserve"> or any other measurement</w:t>
      </w:r>
      <w:r w:rsidR="00820D43" w:rsidRPr="00697B63">
        <w:t>s</w:t>
      </w:r>
      <w:r w:rsidR="00740B6E" w:rsidRPr="00697B63">
        <w:t xml:space="preserve"> characterizing medium congestion/utilization</w:t>
      </w:r>
      <w:r w:rsidR="00820D43" w:rsidRPr="00697B63">
        <w:t xml:space="preserve"> or leakage level from one interface to another (e.g. RSSI)</w:t>
      </w:r>
      <w:r w:rsidR="00740B6E" w:rsidRPr="00697B63">
        <w:t>.</w:t>
      </w:r>
      <w:r w:rsidRPr="00697B63">
        <w:t xml:space="preserve"> </w:t>
      </w:r>
      <w:r w:rsidR="00740B6E" w:rsidRPr="00697B63">
        <w:t xml:space="preserve">This information can be useful if frequency channel </w:t>
      </w:r>
      <w:r w:rsidR="00820D43" w:rsidRPr="00697B63">
        <w:t xml:space="preserve">A </w:t>
      </w:r>
      <w:r w:rsidR="00740B6E" w:rsidRPr="00697B63">
        <w:t>served by interface</w:t>
      </w:r>
      <w:r w:rsidR="00FA3F8A" w:rsidRPr="00697B63">
        <w:t>-</w:t>
      </w:r>
      <w:r w:rsidR="00740B6E" w:rsidRPr="00697B63">
        <w:t xml:space="preserve">A is congested and thus </w:t>
      </w:r>
      <w:r w:rsidR="00820D43" w:rsidRPr="00697B63">
        <w:t xml:space="preserve">UE cannot </w:t>
      </w:r>
      <w:r w:rsidR="00740B6E" w:rsidRPr="00697B63">
        <w:t>transmi</w:t>
      </w:r>
      <w:r w:rsidR="00820D43" w:rsidRPr="00697B63">
        <w:t>t</w:t>
      </w:r>
      <w:r w:rsidR="00740B6E" w:rsidRPr="00697B63">
        <w:t xml:space="preserve"> </w:t>
      </w:r>
      <w:r w:rsidR="00820D43" w:rsidRPr="00697B63">
        <w:t>i</w:t>
      </w:r>
      <w:r w:rsidR="00740B6E" w:rsidRPr="00697B63">
        <w:t xml:space="preserve">n </w:t>
      </w:r>
      <w:r w:rsidR="00820D43" w:rsidRPr="00697B63">
        <w:t>channel A due to radio-layer conditions</w:t>
      </w:r>
      <w:r w:rsidR="00714A74">
        <w:t>. I</w:t>
      </w:r>
      <w:r w:rsidR="00820D43" w:rsidRPr="00697B63">
        <w:t xml:space="preserve">n this case transmission on </w:t>
      </w:r>
      <w:r w:rsidR="00740B6E" w:rsidRPr="00697B63">
        <w:t xml:space="preserve">another </w:t>
      </w:r>
      <w:r w:rsidR="00820D43" w:rsidRPr="00697B63">
        <w:t xml:space="preserve">non-congested </w:t>
      </w:r>
      <w:r w:rsidR="00740B6E" w:rsidRPr="00697B63">
        <w:t xml:space="preserve">channel </w:t>
      </w:r>
      <w:r w:rsidR="00714A74" w:rsidRPr="00697B63">
        <w:t xml:space="preserve">B </w:t>
      </w:r>
      <w:r w:rsidR="00740B6E" w:rsidRPr="00697B63">
        <w:t>served by interface</w:t>
      </w:r>
      <w:r w:rsidR="00FA3F8A" w:rsidRPr="00697B63">
        <w:t>-</w:t>
      </w:r>
      <w:r w:rsidR="00740B6E" w:rsidRPr="00697B63">
        <w:t>B can be prioritized</w:t>
      </w:r>
      <w:r w:rsidR="00714A74">
        <w:t>/allowed</w:t>
      </w:r>
      <w:r w:rsidR="00820D43" w:rsidRPr="00697B63">
        <w:t>, even if traffic</w:t>
      </w:r>
      <w:r w:rsidR="00714A74">
        <w:t xml:space="preserve">/service delivered </w:t>
      </w:r>
      <w:r w:rsidR="00820D43" w:rsidRPr="00697B63">
        <w:t xml:space="preserve">on this channel </w:t>
      </w:r>
      <w:r w:rsidR="00714A74">
        <w:t xml:space="preserve">B </w:t>
      </w:r>
      <w:r w:rsidR="00820D43" w:rsidRPr="00697B63">
        <w:t>has lower priority</w:t>
      </w:r>
      <w:r w:rsidR="00714A74">
        <w:t xml:space="preserve"> comparing to the traffic/service on channel A</w:t>
      </w:r>
      <w:r w:rsidR="00740B6E" w:rsidRPr="00697B63">
        <w:t>.</w:t>
      </w:r>
    </w:p>
    <w:p w14:paraId="31182A51" w14:textId="189DB97E" w:rsidR="006C121C" w:rsidRPr="00697B63" w:rsidRDefault="006C121C" w:rsidP="006C121C">
      <w:pPr>
        <w:pStyle w:val="3GPPAgreements"/>
      </w:pPr>
      <w:r w:rsidRPr="00697B63">
        <w:t xml:space="preserve">Traffic QoS </w:t>
      </w:r>
      <w:r w:rsidR="00740B6E" w:rsidRPr="00697B63">
        <w:t>attributes</w:t>
      </w:r>
      <w:r w:rsidRPr="00697B63">
        <w:t xml:space="preserve"> </w:t>
      </w:r>
      <w:r w:rsidR="00714A74">
        <w:t>(</w:t>
      </w:r>
      <w:r w:rsidRPr="00697B63">
        <w:t>e.g. 5QI values</w:t>
      </w:r>
      <w:r w:rsidR="00714A74">
        <w:t>).</w:t>
      </w:r>
      <w:r w:rsidRPr="00697B63">
        <w:t xml:space="preserve"> </w:t>
      </w:r>
      <w:r w:rsidR="00714A74">
        <w:t xml:space="preserve">The </w:t>
      </w:r>
      <w:r w:rsidRPr="00697B63">
        <w:t>reliability / packet delay budg</w:t>
      </w:r>
      <w:r w:rsidR="00740B6E" w:rsidRPr="00697B63">
        <w:t xml:space="preserve">et / priority / packet size can be used to prioritize </w:t>
      </w:r>
      <w:r w:rsidR="00714A74">
        <w:t xml:space="preserve">transmission </w:t>
      </w:r>
      <w:r w:rsidR="00740B6E" w:rsidRPr="00697B63">
        <w:t xml:space="preserve">or </w:t>
      </w:r>
      <w:r w:rsidR="00714A74">
        <w:t xml:space="preserve">reception </w:t>
      </w:r>
      <w:r w:rsidR="00740B6E" w:rsidRPr="00697B63">
        <w:t xml:space="preserve">on one </w:t>
      </w:r>
      <w:r w:rsidR="00714A74">
        <w:t>of the PC5 RATs (e.g. NR PC5 or</w:t>
      </w:r>
      <w:r w:rsidR="00740B6E" w:rsidRPr="00697B63">
        <w:t xml:space="preserve"> </w:t>
      </w:r>
      <w:r w:rsidR="00714A74">
        <w:t>LTE PC5)</w:t>
      </w:r>
      <w:r w:rsidR="00740B6E" w:rsidRPr="00697B63">
        <w:t>.</w:t>
      </w:r>
      <w:r w:rsidR="00820D43" w:rsidRPr="00697B63">
        <w:t xml:space="preserve"> The pre-configuration and prioritization rules to guide UE behavior based on traffic attributes can address </w:t>
      </w:r>
      <w:r w:rsidR="004930B8" w:rsidRPr="00697B63">
        <w:t>many of in-device coexistence problems while many of them can be resolved by UE implementation.</w:t>
      </w:r>
    </w:p>
    <w:p w14:paraId="071C3A53" w14:textId="6799B740" w:rsidR="006C121C" w:rsidRPr="00697B63" w:rsidRDefault="00740B6E" w:rsidP="006C121C">
      <w:pPr>
        <w:pStyle w:val="3GPPAgreements"/>
      </w:pPr>
      <w:r w:rsidRPr="00697B63">
        <w:t>Current status</w:t>
      </w:r>
      <w:r w:rsidR="004930B8" w:rsidRPr="00697B63">
        <w:t xml:space="preserve">/state </w:t>
      </w:r>
      <w:r w:rsidR="00FA3F8A" w:rsidRPr="00697B63">
        <w:t>of NR PC5 and LTE PC5, e.g. o</w:t>
      </w:r>
      <w:r w:rsidRPr="00697B63">
        <w:t xml:space="preserve">ngoing </w:t>
      </w:r>
      <w:r w:rsidR="004731AF">
        <w:t>transmission / reception</w:t>
      </w:r>
      <w:r w:rsidRPr="00697B63">
        <w:t xml:space="preserve"> </w:t>
      </w:r>
      <w:r w:rsidR="00FA3F8A" w:rsidRPr="00697B63">
        <w:t xml:space="preserve">on one of the air-interfaces that cannot be interrupted until </w:t>
      </w:r>
      <w:r w:rsidR="004930B8" w:rsidRPr="00697B63">
        <w:t>the next channel occasion opportunity</w:t>
      </w:r>
      <w:r w:rsidR="00FA3F8A" w:rsidRPr="00697B63">
        <w:t>.</w:t>
      </w:r>
    </w:p>
    <w:p w14:paraId="60F62DE9" w14:textId="1FAD50A1" w:rsidR="000F4E8A" w:rsidRPr="00697B63" w:rsidRDefault="004731AF" w:rsidP="002537FE">
      <w:pPr>
        <w:pStyle w:val="3GPPText"/>
      </w:pPr>
      <w:r>
        <w:t xml:space="preserve">Based on discussion it is clear that in-device coexistence problems may affect eV2X service delivery on one or both RATs unless there is a strict prioritization configured between RATs. </w:t>
      </w:r>
      <w:r w:rsidR="002537FE" w:rsidRPr="00697B63">
        <w:t xml:space="preserve">Solution based on configuration of prioritization conditions, assume that some coordination within UE across two radio-interfaces is enabled. In general, many of these aspects can be implemented by internal UE procedures, however prioritization conditions </w:t>
      </w:r>
      <w:r>
        <w:t xml:space="preserve">itself to guide UE how </w:t>
      </w:r>
      <w:r w:rsidR="002537FE" w:rsidRPr="00697B63">
        <w:t xml:space="preserve">to address in-device coexistence problems </w:t>
      </w:r>
      <w:r w:rsidR="000C4C94" w:rsidRPr="00697B63">
        <w:t xml:space="preserve">can </w:t>
      </w:r>
      <w:r w:rsidR="002537FE" w:rsidRPr="00697B63">
        <w:t>be either predefined by specification, pre-configured at UE or signaled by eNB/gNB (network)</w:t>
      </w:r>
      <w:r>
        <w:t xml:space="preserve"> (e.g. for each eV2X service)</w:t>
      </w:r>
      <w:r w:rsidR="002537FE" w:rsidRPr="00697B63">
        <w:t>.</w:t>
      </w:r>
    </w:p>
    <w:p w14:paraId="5F4C207B" w14:textId="77777777" w:rsidR="00B90530" w:rsidRPr="00697B63" w:rsidRDefault="00625B54" w:rsidP="004731AF">
      <w:pPr>
        <w:pStyle w:val="3GPPText"/>
        <w:jc w:val="center"/>
      </w:pPr>
      <w:r w:rsidRPr="004731AF">
        <w:object w:dxaOrig="6660" w:dyaOrig="4404" w14:anchorId="74FE3A57">
          <v:shape id="_x0000_i1030" type="#_x0000_t75" style="width:276.9pt;height:182.75pt" o:ole="">
            <v:imagedata r:id="rId24" o:title=""/>
          </v:shape>
          <o:OLEObject Type="Embed" ProgID="Visio.Drawing.15" ShapeID="_x0000_i1030" DrawAspect="Content" ObjectID="_1599675469" r:id="rId25"/>
        </w:object>
      </w:r>
    </w:p>
    <w:p w14:paraId="0686EA8D" w14:textId="18DD6F1C" w:rsidR="00B90530" w:rsidRDefault="00B90530" w:rsidP="00B90530">
      <w:pPr>
        <w:pStyle w:val="Caption"/>
        <w:jc w:val="center"/>
        <w:rPr>
          <w:lang w:val="en-US"/>
        </w:rPr>
      </w:pPr>
      <w:r w:rsidRPr="00697B63">
        <w:rPr>
          <w:lang w:val="en-US"/>
        </w:rPr>
        <w:t xml:space="preserve">Figure </w:t>
      </w:r>
      <w:r w:rsidRPr="00697B63">
        <w:rPr>
          <w:lang w:val="en-US"/>
        </w:rPr>
        <w:fldChar w:fldCharType="begin"/>
      </w:r>
      <w:r w:rsidRPr="00697B63">
        <w:rPr>
          <w:lang w:val="en-US"/>
        </w:rPr>
        <w:instrText xml:space="preserve"> SEQ Figure \* ARABIC </w:instrText>
      </w:r>
      <w:r w:rsidRPr="00697B63">
        <w:rPr>
          <w:lang w:val="en-US"/>
        </w:rPr>
        <w:fldChar w:fldCharType="separate"/>
      </w:r>
      <w:r w:rsidR="00B457C6">
        <w:rPr>
          <w:noProof/>
          <w:lang w:val="en-US"/>
        </w:rPr>
        <w:t>6</w:t>
      </w:r>
      <w:r w:rsidRPr="00697B63">
        <w:rPr>
          <w:lang w:val="en-US"/>
        </w:rPr>
        <w:fldChar w:fldCharType="end"/>
      </w:r>
      <w:r w:rsidRPr="00697B63">
        <w:rPr>
          <w:lang w:val="en-US"/>
        </w:rPr>
        <w:t>: Inter-PC5 RAT Coordination for In-device Coexistence</w:t>
      </w:r>
    </w:p>
    <w:p w14:paraId="234D8ECF" w14:textId="77777777" w:rsidR="000B7345" w:rsidRDefault="000B7345" w:rsidP="000B7345">
      <w:pPr>
        <w:rPr>
          <w:lang w:val="en-US"/>
        </w:rPr>
      </w:pPr>
    </w:p>
    <w:p w14:paraId="66630E5E" w14:textId="77777777" w:rsidR="000B7345" w:rsidRDefault="000B7345" w:rsidP="00AE6B73">
      <w:pPr>
        <w:pStyle w:val="3GPPText"/>
        <w:numPr>
          <w:ilvl w:val="0"/>
          <w:numId w:val="63"/>
        </w:numPr>
      </w:pPr>
    </w:p>
    <w:p w14:paraId="459A4774" w14:textId="4A95BBE7" w:rsidR="007709B2" w:rsidRPr="00B457C6" w:rsidRDefault="00F967C1" w:rsidP="00B457C6">
      <w:pPr>
        <w:pStyle w:val="3GPPText"/>
        <w:numPr>
          <w:ilvl w:val="1"/>
          <w:numId w:val="63"/>
        </w:numPr>
        <w:rPr>
          <w:b/>
        </w:rPr>
      </w:pPr>
      <w:r w:rsidRPr="00B457C6">
        <w:rPr>
          <w:b/>
        </w:rPr>
        <w:t>M</w:t>
      </w:r>
      <w:r w:rsidR="000B7345" w:rsidRPr="00B457C6">
        <w:rPr>
          <w:b/>
        </w:rPr>
        <w:t xml:space="preserve">echanisms for PC5 RAT prioritization/coordination in terms of transmission/reception </w:t>
      </w:r>
      <w:r w:rsidRPr="00B457C6">
        <w:rPr>
          <w:b/>
        </w:rPr>
        <w:t xml:space="preserve">take into account </w:t>
      </w:r>
      <w:r w:rsidR="000B7345" w:rsidRPr="00B457C6">
        <w:rPr>
          <w:b/>
        </w:rPr>
        <w:t xml:space="preserve">sidelink transmission priority, radio layer conditions and information on resources </w:t>
      </w:r>
      <w:r w:rsidRPr="00B457C6">
        <w:rPr>
          <w:b/>
        </w:rPr>
        <w:t xml:space="preserve">available/or reserved </w:t>
      </w:r>
      <w:r w:rsidR="000B7345" w:rsidRPr="00B457C6">
        <w:rPr>
          <w:b/>
        </w:rPr>
        <w:t>for transmission across each RAT</w:t>
      </w:r>
    </w:p>
    <w:p w14:paraId="3A896FFE" w14:textId="09FF1E79" w:rsidR="007709B2" w:rsidRDefault="007709B2" w:rsidP="00AE6B73">
      <w:pPr>
        <w:pStyle w:val="3GPPText"/>
      </w:pPr>
      <w:r>
        <w:t>In order to simplify coordination across RATs, RAN1</w:t>
      </w:r>
      <w:r w:rsidR="008F5BFA">
        <w:t xml:space="preserve"> should </w:t>
      </w:r>
      <w:r>
        <w:t xml:space="preserve">assumes that PC5 RATs are synchronized </w:t>
      </w:r>
      <w:r w:rsidR="008F5BFA">
        <w:t>and only in these cases coordination function is enabled.</w:t>
      </w:r>
    </w:p>
    <w:p w14:paraId="1EB3B3DE" w14:textId="77777777" w:rsidR="008F5BFA" w:rsidRDefault="008F5BFA" w:rsidP="00AE6B73">
      <w:pPr>
        <w:pStyle w:val="3GPPText"/>
      </w:pPr>
    </w:p>
    <w:p w14:paraId="4AD33722" w14:textId="77777777" w:rsidR="006C121C" w:rsidRPr="00697B63" w:rsidRDefault="00EB182A" w:rsidP="006C121C">
      <w:pPr>
        <w:pStyle w:val="3GPPH2"/>
        <w:rPr>
          <w:lang w:val="en-US"/>
        </w:rPr>
      </w:pPr>
      <w:r w:rsidRPr="00697B63">
        <w:rPr>
          <w:lang w:val="en-US"/>
        </w:rPr>
        <w:t>Assistance Information</w:t>
      </w:r>
    </w:p>
    <w:p w14:paraId="23F6EBB2" w14:textId="1548B213" w:rsidR="004D0BDB" w:rsidRPr="004731AF" w:rsidRDefault="000F4E8A" w:rsidP="004731AF">
      <w:pPr>
        <w:pStyle w:val="3GPPText"/>
      </w:pPr>
      <w:r w:rsidRPr="004731AF">
        <w:t xml:space="preserve">In case of coordination among NR/LTE PC5 radio-interfaces within UE, </w:t>
      </w:r>
      <w:r w:rsidR="00B90530" w:rsidRPr="004731AF">
        <w:t xml:space="preserve">some </w:t>
      </w:r>
      <w:r w:rsidRPr="004731AF">
        <w:t>of the in-device coexistence problems can be addressed by UE implementation</w:t>
      </w:r>
      <w:r w:rsidR="00B90530" w:rsidRPr="004731AF">
        <w:t xml:space="preserve"> while some may need to be addressed through specification</w:t>
      </w:r>
      <w:r w:rsidRPr="004731AF">
        <w:t xml:space="preserve">. In order to facilitate resolution of </w:t>
      </w:r>
      <w:r w:rsidR="00B90530" w:rsidRPr="004731AF">
        <w:t>in-device coexistence</w:t>
      </w:r>
      <w:r w:rsidRPr="004731AF">
        <w:t xml:space="preserve"> problems, additional assistance information can be exchange</w:t>
      </w:r>
      <w:r w:rsidR="00B90530" w:rsidRPr="004731AF">
        <w:t>d</w:t>
      </w:r>
      <w:r w:rsidRPr="004731AF">
        <w:t xml:space="preserve"> across </w:t>
      </w:r>
      <w:r w:rsidR="008C79F9" w:rsidRPr="004731AF">
        <w:t xml:space="preserve">UE </w:t>
      </w:r>
      <w:r w:rsidR="00B90530" w:rsidRPr="004731AF">
        <w:t xml:space="preserve">PC5 </w:t>
      </w:r>
      <w:r w:rsidRPr="004731AF">
        <w:t>radio-interfaces</w:t>
      </w:r>
      <w:r w:rsidR="008C79F9" w:rsidRPr="004731AF">
        <w:t xml:space="preserve"> and is expected to be available at UE</w:t>
      </w:r>
      <w:r w:rsidRPr="004731AF">
        <w:t xml:space="preserve">. </w:t>
      </w:r>
      <w:r w:rsidR="00B90530" w:rsidRPr="004731AF">
        <w:t>For instance</w:t>
      </w:r>
      <w:r w:rsidR="004731AF">
        <w:t>,</w:t>
      </w:r>
      <w:r w:rsidR="00B90530" w:rsidRPr="004731AF">
        <w:t xml:space="preserve"> the following </w:t>
      </w:r>
      <w:r w:rsidRPr="004731AF">
        <w:t xml:space="preserve">information </w:t>
      </w:r>
      <w:r w:rsidR="00B90530" w:rsidRPr="004731AF">
        <w:t xml:space="preserve">may be </w:t>
      </w:r>
      <w:r w:rsidR="004731AF">
        <w:t>needed</w:t>
      </w:r>
      <w:r w:rsidRPr="004731AF">
        <w:t>:</w:t>
      </w:r>
    </w:p>
    <w:p w14:paraId="52BCD086" w14:textId="77777777" w:rsidR="001E1F32" w:rsidRPr="00697B63" w:rsidRDefault="000F4E8A" w:rsidP="000F4E8A">
      <w:pPr>
        <w:pStyle w:val="3GPPAgreements"/>
      </w:pPr>
      <w:r w:rsidRPr="00697B63">
        <w:t>Sidelink resource configuration information</w:t>
      </w:r>
    </w:p>
    <w:p w14:paraId="30987BBF" w14:textId="77777777" w:rsidR="000F4E8A" w:rsidRPr="00697B63" w:rsidRDefault="000F4E8A" w:rsidP="001E1F32">
      <w:pPr>
        <w:pStyle w:val="3GPPAgreements"/>
        <w:numPr>
          <w:ilvl w:val="1"/>
          <w:numId w:val="9"/>
        </w:numPr>
      </w:pPr>
      <w:r w:rsidRPr="00697B63">
        <w:t>Information on sidelink resource pool configurations for sidelink control and shared physical channels (e.g. PSCCH/PSSCH) as well as information on allocation of synchronization resource</w:t>
      </w:r>
      <w:r w:rsidR="00B90530" w:rsidRPr="00697B63">
        <w:t>s for PSBCH/SLSS transmissions</w:t>
      </w:r>
    </w:p>
    <w:p w14:paraId="64D02AC5" w14:textId="77777777" w:rsidR="001E1F32" w:rsidRPr="00697B63" w:rsidRDefault="000F4E8A" w:rsidP="000F4E8A">
      <w:pPr>
        <w:pStyle w:val="3GPPAgreements"/>
      </w:pPr>
      <w:r w:rsidRPr="00697B63">
        <w:t>Sidelink synchronization information</w:t>
      </w:r>
    </w:p>
    <w:p w14:paraId="2105C659" w14:textId="15D072C6" w:rsidR="000F4E8A" w:rsidRPr="00697B63" w:rsidRDefault="000F4E8A" w:rsidP="001E1F32">
      <w:pPr>
        <w:pStyle w:val="3GPPAgreements"/>
        <w:numPr>
          <w:ilvl w:val="1"/>
          <w:numId w:val="9"/>
        </w:numPr>
      </w:pPr>
      <w:r w:rsidRPr="00697B63">
        <w:t>Information on synchronization is needed to either align resource grids across radio-interface</w:t>
      </w:r>
      <w:r w:rsidR="00B90530" w:rsidRPr="00697B63">
        <w:t>s</w:t>
      </w:r>
      <w:r w:rsidRPr="00697B63">
        <w:t xml:space="preserve"> or identify resources with potential in-device coexistence </w:t>
      </w:r>
      <w:r w:rsidR="00B90530" w:rsidRPr="00697B63">
        <w:t>issues</w:t>
      </w:r>
      <w:r w:rsidR="008C79F9" w:rsidRPr="00697B63">
        <w:t>. It should be noted that common synchronization across radio-interfaces is essential to reduce in-device coexistence issues. This can help to align subframe boundaries and thus reduced amount of the affected resources subject to in-device coexistence conflict.</w:t>
      </w:r>
    </w:p>
    <w:p w14:paraId="759704B1" w14:textId="77777777" w:rsidR="001E1F32" w:rsidRPr="00697B63" w:rsidRDefault="000F4E8A" w:rsidP="000F4E8A">
      <w:pPr>
        <w:pStyle w:val="3GPPAgreements"/>
      </w:pPr>
      <w:r w:rsidRPr="00697B63">
        <w:t xml:space="preserve">Reserved </w:t>
      </w:r>
      <w:r w:rsidR="008210BC" w:rsidRPr="00697B63">
        <w:t xml:space="preserve">sidelink </w:t>
      </w:r>
      <w:r w:rsidRPr="00697B63">
        <w:t>resources or time intervals</w:t>
      </w:r>
      <w:r w:rsidR="00B90530" w:rsidRPr="00697B63">
        <w:t xml:space="preserve"> (active reservation or HARQ processes)</w:t>
      </w:r>
    </w:p>
    <w:p w14:paraId="3D9BFBA1" w14:textId="77777777" w:rsidR="000F4E8A" w:rsidRDefault="001E1F32" w:rsidP="001E1F32">
      <w:pPr>
        <w:pStyle w:val="3GPPAgreements"/>
        <w:numPr>
          <w:ilvl w:val="1"/>
          <w:numId w:val="9"/>
        </w:numPr>
      </w:pPr>
      <w:r w:rsidRPr="00697B63">
        <w:t xml:space="preserve">Information on reserved </w:t>
      </w:r>
      <w:r w:rsidR="008210BC" w:rsidRPr="00697B63">
        <w:t xml:space="preserve">sidelink </w:t>
      </w:r>
      <w:r w:rsidRPr="00697B63">
        <w:t>resources can be used to avoid transmission conflicts and utilize sensing and resource selection procedures on each RAT to avoid potential conflicts and in-device coexistence issues across RAT (e.g. sidelink SPS configuration, sidelink reservation process)</w:t>
      </w:r>
      <w:r w:rsidR="008210BC" w:rsidRPr="00697B63">
        <w:t xml:space="preserve">. </w:t>
      </w:r>
      <w:r w:rsidR="00B90530" w:rsidRPr="00697B63">
        <w:t>Each radio interface can provide information on pattern of sidelink resources utilized for SL transmission (e.g. SL SPS information, etc.).</w:t>
      </w:r>
    </w:p>
    <w:p w14:paraId="20E4315C" w14:textId="09795575" w:rsidR="004731AF" w:rsidRDefault="00DA1E4A" w:rsidP="004731AF">
      <w:pPr>
        <w:pStyle w:val="3GPPText"/>
      </w:pPr>
      <w:r>
        <w:t>It should be noted that majority of this information is available at UE at corresponding RAT and thus there may be not any additional specification impact.</w:t>
      </w:r>
    </w:p>
    <w:p w14:paraId="3DF9897A" w14:textId="77777777" w:rsidR="000B7345" w:rsidRDefault="000B7345" w:rsidP="00AE6B73">
      <w:pPr>
        <w:pStyle w:val="3GPPText"/>
        <w:numPr>
          <w:ilvl w:val="0"/>
          <w:numId w:val="63"/>
        </w:numPr>
      </w:pPr>
    </w:p>
    <w:p w14:paraId="312A472E" w14:textId="25EECEE5" w:rsidR="000B7345" w:rsidRPr="00B457C6" w:rsidRDefault="000B7345" w:rsidP="00B457C6">
      <w:pPr>
        <w:pStyle w:val="3GPPText"/>
        <w:numPr>
          <w:ilvl w:val="1"/>
          <w:numId w:val="63"/>
        </w:numPr>
        <w:rPr>
          <w:b/>
        </w:rPr>
      </w:pPr>
      <w:r w:rsidRPr="00B457C6">
        <w:rPr>
          <w:b/>
        </w:rPr>
        <w:t xml:space="preserve">RAN1 assumes that coordination function </w:t>
      </w:r>
      <w:r w:rsidR="00F967C1" w:rsidRPr="00B457C6">
        <w:rPr>
          <w:b/>
        </w:rPr>
        <w:t xml:space="preserve">can </w:t>
      </w:r>
      <w:r w:rsidRPr="00B457C6">
        <w:rPr>
          <w:b/>
        </w:rPr>
        <w:t>share</w:t>
      </w:r>
      <w:r w:rsidR="00F967C1" w:rsidRPr="00B457C6">
        <w:rPr>
          <w:b/>
        </w:rPr>
        <w:t xml:space="preserve">/get </w:t>
      </w:r>
      <w:r w:rsidRPr="00B457C6">
        <w:rPr>
          <w:b/>
        </w:rPr>
        <w:t xml:space="preserve">information on sidelink resource configuration, synchronization information, and information on active </w:t>
      </w:r>
      <w:r w:rsidR="00F967C1" w:rsidRPr="00B457C6">
        <w:rPr>
          <w:b/>
        </w:rPr>
        <w:t>resource reservations across PC5 RATs</w:t>
      </w:r>
    </w:p>
    <w:p w14:paraId="35B66415" w14:textId="77777777" w:rsidR="000B7345" w:rsidRPr="00697B63" w:rsidRDefault="000B7345" w:rsidP="004731AF">
      <w:pPr>
        <w:pStyle w:val="3GPPText"/>
      </w:pPr>
    </w:p>
    <w:p w14:paraId="241116BF" w14:textId="77777777" w:rsidR="001E1F32" w:rsidRPr="00697B63" w:rsidRDefault="00C12BE2" w:rsidP="001E1F32">
      <w:pPr>
        <w:pStyle w:val="3GPPH2"/>
        <w:rPr>
          <w:lang w:val="en-US"/>
        </w:rPr>
      </w:pPr>
      <w:r w:rsidRPr="00697B63">
        <w:rPr>
          <w:lang w:val="en-US"/>
        </w:rPr>
        <w:t>Coordination w/ Network and In-Device Coexistence</w:t>
      </w:r>
    </w:p>
    <w:p w14:paraId="3EA26D43" w14:textId="31CB03CD" w:rsidR="00625B54" w:rsidRPr="00DA1E4A" w:rsidRDefault="00931E53" w:rsidP="00DA1E4A">
      <w:pPr>
        <w:pStyle w:val="3GPPText"/>
      </w:pPr>
      <w:r w:rsidRPr="00DA1E4A">
        <w:t xml:space="preserve">In case of eNB/gNB controlled modes or mixed scenarios </w:t>
      </w:r>
      <w:r w:rsidR="000929F1" w:rsidRPr="00DA1E4A">
        <w:t>(</w:t>
      </w:r>
      <w:r w:rsidRPr="00DA1E4A">
        <w:t>when RAT</w:t>
      </w:r>
      <w:r w:rsidR="000929F1" w:rsidRPr="00DA1E4A">
        <w:t>-A</w:t>
      </w:r>
      <w:r w:rsidRPr="00DA1E4A">
        <w:t xml:space="preserve"> operates in UE-autonomous mode while another RAT</w:t>
      </w:r>
      <w:r w:rsidR="000929F1" w:rsidRPr="00DA1E4A">
        <w:t>-B</w:t>
      </w:r>
      <w:r w:rsidRPr="00DA1E4A">
        <w:t xml:space="preserve"> in </w:t>
      </w:r>
      <w:r w:rsidR="00B51DB6" w:rsidRPr="00DA1E4A">
        <w:t>NW</w:t>
      </w:r>
      <w:r w:rsidR="00DA1E4A">
        <w:t xml:space="preserve"> </w:t>
      </w:r>
      <w:r w:rsidR="00B51DB6" w:rsidRPr="00DA1E4A">
        <w:t>(</w:t>
      </w:r>
      <w:r w:rsidRPr="00DA1E4A">
        <w:t>eNB/gNB</w:t>
      </w:r>
      <w:r w:rsidR="00B51DB6" w:rsidRPr="00DA1E4A">
        <w:t>)</w:t>
      </w:r>
      <w:r w:rsidRPr="00DA1E4A">
        <w:t xml:space="preserve"> controlled mode</w:t>
      </w:r>
      <w:r w:rsidR="000929F1" w:rsidRPr="00DA1E4A">
        <w:t>)</w:t>
      </w:r>
      <w:r w:rsidRPr="00DA1E4A">
        <w:t xml:space="preserve">, </w:t>
      </w:r>
      <w:r w:rsidR="000929F1" w:rsidRPr="00DA1E4A">
        <w:t xml:space="preserve">the </w:t>
      </w:r>
      <w:r w:rsidRPr="00DA1E4A">
        <w:t xml:space="preserve">network may need to be aware about </w:t>
      </w:r>
      <w:r w:rsidR="00DA1E4A">
        <w:t xml:space="preserve">UE </w:t>
      </w:r>
      <w:r w:rsidRPr="00DA1E4A">
        <w:t>in-device coordination capabilities</w:t>
      </w:r>
      <w:r w:rsidR="002D017D" w:rsidRPr="00DA1E4A">
        <w:t xml:space="preserve"> or potential in-device </w:t>
      </w:r>
      <w:r w:rsidR="000929F1" w:rsidRPr="00DA1E4A">
        <w:t xml:space="preserve">coexistence </w:t>
      </w:r>
      <w:r w:rsidR="002D017D" w:rsidRPr="00DA1E4A">
        <w:t>conflicts.</w:t>
      </w:r>
      <w:r w:rsidR="00B51DB6" w:rsidRPr="00DA1E4A">
        <w:t xml:space="preserve"> In this case</w:t>
      </w:r>
      <w:r w:rsidR="000929F1" w:rsidRPr="00DA1E4A">
        <w:t xml:space="preserve">, </w:t>
      </w:r>
      <w:r w:rsidR="00B51DB6" w:rsidRPr="00DA1E4A">
        <w:t xml:space="preserve">information on UE activities </w:t>
      </w:r>
      <w:r w:rsidR="000929F1" w:rsidRPr="00DA1E4A">
        <w:t xml:space="preserve">on RAT-A may need to be shared with NW to facilitate scheduling of sidelink transmissions on RAT-B aiming to avoid in-device coexistence issues if any. It should be noted that in case of NW-controlled sidelink transmission modes </w:t>
      </w:r>
      <w:r w:rsidR="00DA1E4A">
        <w:t xml:space="preserve">on both RATs, the </w:t>
      </w:r>
      <w:r w:rsidR="000929F1" w:rsidRPr="00DA1E4A">
        <w:t>in-device coexistence issue can be addressed by network itself</w:t>
      </w:r>
      <w:r w:rsidR="00DA1E4A">
        <w:t xml:space="preserve"> (at least TX/TX conflict)</w:t>
      </w:r>
      <w:r w:rsidR="000929F1" w:rsidRPr="00DA1E4A">
        <w:t xml:space="preserve">. For instance, LTE and NR </w:t>
      </w:r>
      <w:r w:rsidR="00DA1E4A">
        <w:t xml:space="preserve">PC5 </w:t>
      </w:r>
      <w:r w:rsidR="000929F1" w:rsidRPr="00DA1E4A">
        <w:t xml:space="preserve">sidelink scheduling strategies can try to avoid scheduling simultaneous transmissions on both LTE </w:t>
      </w:r>
      <w:r w:rsidR="00DA1E4A">
        <w:t xml:space="preserve">PC5 </w:t>
      </w:r>
      <w:r w:rsidR="000929F1" w:rsidRPr="00DA1E4A">
        <w:t>and NR PC5 RATs respectively. However, if scheduling command was already triggered on interface A, it may be difficult to preempt it by subsequent scheduling on interface B</w:t>
      </w:r>
      <w:r w:rsidR="00DA1E4A">
        <w:t xml:space="preserve">, </w:t>
      </w:r>
      <w:r w:rsidR="000929F1" w:rsidRPr="00DA1E4A">
        <w:t>if there is no coordination between RATs</w:t>
      </w:r>
      <w:r w:rsidR="00DA1E4A">
        <w:t>. I</w:t>
      </w:r>
      <w:r w:rsidR="000929F1" w:rsidRPr="00DA1E4A">
        <w:t xml:space="preserve">f </w:t>
      </w:r>
      <w:r w:rsidR="00DA1E4A">
        <w:t xml:space="preserve">inter-RAT </w:t>
      </w:r>
      <w:r w:rsidR="000929F1" w:rsidRPr="00DA1E4A">
        <w:t xml:space="preserve">coordination is established </w:t>
      </w:r>
      <w:r w:rsidR="00625B54" w:rsidRPr="00DA1E4A">
        <w:t>between PC5 RATs</w:t>
      </w:r>
      <w:r w:rsidR="00DA1E4A">
        <w:t xml:space="preserve">, </w:t>
      </w:r>
      <w:r w:rsidR="00625B54" w:rsidRPr="00DA1E4A">
        <w:t xml:space="preserve">UE may be able to </w:t>
      </w:r>
      <w:r w:rsidR="00625B54" w:rsidRPr="00DA1E4A">
        <w:lastRenderedPageBreak/>
        <w:t>resolve conflict.</w:t>
      </w:r>
      <w:r w:rsidR="00DA1E4A">
        <w:t xml:space="preserve"> On the other hand TX/RX conflicts may not be possible to resolve w/o coordination b/w RATs and NW.</w:t>
      </w:r>
    </w:p>
    <w:p w14:paraId="78466EF0" w14:textId="306BAF1D" w:rsidR="001E1F32" w:rsidRDefault="00625B54" w:rsidP="00DA1E4A">
      <w:pPr>
        <w:pStyle w:val="3GPPText"/>
      </w:pPr>
      <w:r w:rsidRPr="00DA1E4A">
        <w:t>In order to enable coordination w/ NW, information about NR PC5 and LTE PC5 sidelink transmissions can be coordinated between LTE PC5 and NR PC5 schedulers. In addition, NW need</w:t>
      </w:r>
      <w:r w:rsidR="0074613A" w:rsidRPr="00DA1E4A">
        <w:t>s</w:t>
      </w:r>
      <w:r w:rsidRPr="00DA1E4A">
        <w:t xml:space="preserve"> to be aware if UE can support inter-PC5 RAT coordination (i.e. </w:t>
      </w:r>
      <w:r w:rsidR="0074613A" w:rsidRPr="00DA1E4A">
        <w:t xml:space="preserve">has corresponding </w:t>
      </w:r>
      <w:r w:rsidRPr="00DA1E4A">
        <w:t>UE capability).</w:t>
      </w:r>
    </w:p>
    <w:p w14:paraId="50CA68F6" w14:textId="77777777" w:rsidR="00F967C1" w:rsidRDefault="00F967C1" w:rsidP="00AE6B73">
      <w:pPr>
        <w:pStyle w:val="3GPPText"/>
        <w:numPr>
          <w:ilvl w:val="0"/>
          <w:numId w:val="63"/>
        </w:numPr>
      </w:pPr>
    </w:p>
    <w:p w14:paraId="7A62D07D" w14:textId="7D36CF52" w:rsidR="00F967C1" w:rsidRPr="00B457C6" w:rsidRDefault="00F967C1" w:rsidP="00B457C6">
      <w:pPr>
        <w:pStyle w:val="3GPPText"/>
        <w:numPr>
          <w:ilvl w:val="1"/>
          <w:numId w:val="63"/>
        </w:numPr>
        <w:rPr>
          <w:b/>
        </w:rPr>
      </w:pPr>
      <w:r w:rsidRPr="00B457C6">
        <w:rPr>
          <w:b/>
        </w:rPr>
        <w:t>UEs inform network on availability of NR/LTE PC5 coordination function, which is subject to UE capability</w:t>
      </w:r>
    </w:p>
    <w:p w14:paraId="1158899A" w14:textId="11B238B9" w:rsidR="00F967C1" w:rsidRPr="00B457C6" w:rsidRDefault="00F967C1" w:rsidP="00B457C6">
      <w:pPr>
        <w:pStyle w:val="3GPPText"/>
        <w:numPr>
          <w:ilvl w:val="1"/>
          <w:numId w:val="63"/>
        </w:numPr>
        <w:rPr>
          <w:b/>
        </w:rPr>
      </w:pPr>
      <w:r w:rsidRPr="00B457C6">
        <w:rPr>
          <w:b/>
        </w:rPr>
        <w:t>Mode-2 UEs in NR and Mode-4 UEs in LTE (i.e. UE operating in autonomous resource allocation mode) can inform network on reserved sidelink resources</w:t>
      </w:r>
    </w:p>
    <w:p w14:paraId="1DE264D5" w14:textId="77777777" w:rsidR="00F967C1" w:rsidRPr="00DA1E4A" w:rsidRDefault="00F967C1" w:rsidP="00DA1E4A">
      <w:pPr>
        <w:pStyle w:val="3GPPText"/>
      </w:pPr>
    </w:p>
    <w:p w14:paraId="411AF7F4" w14:textId="77777777" w:rsidR="00D94C76" w:rsidRPr="00697B63" w:rsidRDefault="00D94C76" w:rsidP="00A42F76">
      <w:pPr>
        <w:pStyle w:val="3GPPH2"/>
        <w:rPr>
          <w:lang w:val="en-US"/>
        </w:rPr>
      </w:pPr>
      <w:r w:rsidRPr="00697B63">
        <w:rPr>
          <w:lang w:val="en-US"/>
        </w:rPr>
        <w:t>Switching to Uu Air</w:t>
      </w:r>
      <w:r w:rsidR="00A07264" w:rsidRPr="00697B63">
        <w:rPr>
          <w:lang w:val="en-US"/>
        </w:rPr>
        <w:t>-</w:t>
      </w:r>
      <w:r w:rsidRPr="00697B63">
        <w:rPr>
          <w:lang w:val="en-US"/>
        </w:rPr>
        <w:t>interface</w:t>
      </w:r>
      <w:r w:rsidR="00A07264" w:rsidRPr="00697B63">
        <w:rPr>
          <w:lang w:val="en-US"/>
        </w:rPr>
        <w:t xml:space="preserve"> from PC5</w:t>
      </w:r>
      <w:r w:rsidR="007048D4" w:rsidRPr="00697B63">
        <w:rPr>
          <w:lang w:val="en-US"/>
        </w:rPr>
        <w:t xml:space="preserve"> Air-Interface</w:t>
      </w:r>
    </w:p>
    <w:p w14:paraId="35681F33" w14:textId="24F3993E" w:rsidR="009B3D87" w:rsidRDefault="00A07264" w:rsidP="008C79F9">
      <w:pPr>
        <w:pStyle w:val="3GPPText"/>
      </w:pPr>
      <w:r w:rsidRPr="00697B63">
        <w:t>If operation of LTE</w:t>
      </w:r>
      <w:r w:rsidR="00625B54" w:rsidRPr="00697B63">
        <w:t xml:space="preserve"> or NR</w:t>
      </w:r>
      <w:r w:rsidRPr="00697B63">
        <w:t xml:space="preserve"> PC5 interface creates in-device </w:t>
      </w:r>
      <w:r w:rsidR="003B44F3" w:rsidRPr="00697B63">
        <w:t>coexistence</w:t>
      </w:r>
      <w:r w:rsidRPr="00697B63">
        <w:t xml:space="preserve"> problems for NR</w:t>
      </w:r>
      <w:r w:rsidR="00625B54" w:rsidRPr="00697B63">
        <w:t xml:space="preserve"> or LTE</w:t>
      </w:r>
      <w:r w:rsidRPr="00697B63">
        <w:t xml:space="preserve"> PC5, UE may </w:t>
      </w:r>
      <w:r w:rsidR="00625B54" w:rsidRPr="00697B63">
        <w:t xml:space="preserve">want to </w:t>
      </w:r>
      <w:r w:rsidRPr="00697B63">
        <w:t>swi</w:t>
      </w:r>
      <w:r w:rsidR="007048D4" w:rsidRPr="00697B63">
        <w:t xml:space="preserve">tch one of PC5 air-interfaces </w:t>
      </w:r>
      <w:r w:rsidRPr="00697B63">
        <w:t xml:space="preserve">to </w:t>
      </w:r>
      <w:r w:rsidR="007048D4" w:rsidRPr="00697B63">
        <w:t>LTE or NR</w:t>
      </w:r>
      <w:r w:rsidRPr="00697B63">
        <w:t xml:space="preserve"> Uu for delivery of V2X services.</w:t>
      </w:r>
      <w:r w:rsidR="00625B54" w:rsidRPr="00697B63">
        <w:t xml:space="preserve"> In general, this can be a feasible option to address in-device coexistence problem</w:t>
      </w:r>
      <w:r w:rsidR="009B3D87" w:rsidRPr="00697B63">
        <w:t>,</w:t>
      </w:r>
      <w:r w:rsidR="00625B54" w:rsidRPr="00697B63">
        <w:t xml:space="preserve"> if it is allowed by deployment.</w:t>
      </w:r>
      <w:r w:rsidR="009B3D87" w:rsidRPr="00697B63">
        <w:t xml:space="preserve"> Switching of radio-interface to deliver V2X messages (e.g. switch from NR PC5 or LTE PC5 to LTE Uu or NR Uu</w:t>
      </w:r>
      <w:r w:rsidR="00DA1E4A">
        <w:t>)</w:t>
      </w:r>
      <w:r w:rsidR="009B3D87" w:rsidRPr="00697B63">
        <w:t>, if it is supported by system configuration. In general</w:t>
      </w:r>
      <w:r w:rsidR="00DA1E4A">
        <w:t>,</w:t>
      </w:r>
      <w:r w:rsidR="009B3D87" w:rsidRPr="00697B63">
        <w:t xml:space="preserve"> such switching can be supported by upper layer </w:t>
      </w:r>
      <w:r w:rsidR="008C79F9" w:rsidRPr="00697B63">
        <w:t xml:space="preserve">and </w:t>
      </w:r>
      <w:r w:rsidR="009B3D87" w:rsidRPr="00697B63">
        <w:t xml:space="preserve">in-device coexistence </w:t>
      </w:r>
      <w:r w:rsidR="008C79F9" w:rsidRPr="00697B63">
        <w:t xml:space="preserve">issue </w:t>
      </w:r>
      <w:r w:rsidR="009B3D87" w:rsidRPr="00697B63">
        <w:t xml:space="preserve">can be considered as a one of the </w:t>
      </w:r>
      <w:r w:rsidR="008C79F9" w:rsidRPr="00697B63">
        <w:t xml:space="preserve">conditions to </w:t>
      </w:r>
      <w:r w:rsidR="009B3D87" w:rsidRPr="00697B63">
        <w:t>trigger switching</w:t>
      </w:r>
      <w:r w:rsidR="008C79F9" w:rsidRPr="00697B63">
        <w:t xml:space="preserve"> of air-interfaces</w:t>
      </w:r>
      <w:r w:rsidR="009B3D87" w:rsidRPr="00697B63">
        <w:t>.</w:t>
      </w:r>
    </w:p>
    <w:p w14:paraId="392445F4" w14:textId="77777777" w:rsidR="00791073" w:rsidRDefault="00791073" w:rsidP="00AE6B73">
      <w:pPr>
        <w:pStyle w:val="3GPPText"/>
        <w:numPr>
          <w:ilvl w:val="0"/>
          <w:numId w:val="63"/>
        </w:numPr>
      </w:pPr>
    </w:p>
    <w:p w14:paraId="3F9C6933" w14:textId="03A85CD1" w:rsidR="00791073" w:rsidRPr="00B457C6" w:rsidRDefault="00791073" w:rsidP="00B457C6">
      <w:pPr>
        <w:pStyle w:val="3GPPText"/>
        <w:numPr>
          <w:ilvl w:val="1"/>
          <w:numId w:val="63"/>
        </w:numPr>
        <w:rPr>
          <w:b/>
        </w:rPr>
      </w:pPr>
      <w:r w:rsidRPr="00B457C6">
        <w:rPr>
          <w:b/>
        </w:rPr>
        <w:t>Further discuss if in-device coexistence problem b/w NR PC5 and LTE PC5 RATs can be addressed through switching to NR or LTE Uu air-interfaces</w:t>
      </w:r>
    </w:p>
    <w:p w14:paraId="10A301DE" w14:textId="77777777" w:rsidR="00663B6A" w:rsidRDefault="00663B6A" w:rsidP="00043AB0">
      <w:pPr>
        <w:pStyle w:val="3GPPText"/>
      </w:pPr>
    </w:p>
    <w:p w14:paraId="2E04799B" w14:textId="1AECC7F9" w:rsidR="00663B6A" w:rsidRPr="00697B63" w:rsidRDefault="00663B6A" w:rsidP="00663B6A">
      <w:pPr>
        <w:pStyle w:val="3GPPH2"/>
        <w:rPr>
          <w:lang w:val="en-US"/>
        </w:rPr>
      </w:pPr>
      <w:r>
        <w:rPr>
          <w:lang w:val="en-US"/>
        </w:rPr>
        <w:t xml:space="preserve">In-device Coexistence Conflicts  b/w Uu and PC5 </w:t>
      </w:r>
      <w:r w:rsidRPr="00697B63">
        <w:rPr>
          <w:lang w:val="en-US"/>
        </w:rPr>
        <w:t>Air-interface</w:t>
      </w:r>
      <w:r>
        <w:rPr>
          <w:lang w:val="en-US"/>
        </w:rPr>
        <w:t>s</w:t>
      </w:r>
    </w:p>
    <w:p w14:paraId="7DEAAF05" w14:textId="53F0B452" w:rsidR="00663B6A" w:rsidRDefault="00663B6A" w:rsidP="00043AB0">
      <w:pPr>
        <w:pStyle w:val="3GPPText"/>
      </w:pPr>
      <w:r>
        <w:t xml:space="preserve">When UE has multiple Uu and PC5 air-interfaces there may be additional in-device coexistence conflicts with Uu transmissions on shared licensed carriers. Therefore at least the following potential conflicts may need to be addressed: </w:t>
      </w:r>
    </w:p>
    <w:p w14:paraId="4E147320" w14:textId="0621288F" w:rsidR="00663B6A" w:rsidRDefault="00663B6A" w:rsidP="00663B6A">
      <w:pPr>
        <w:pStyle w:val="3GPPAgreements"/>
      </w:pPr>
      <w:r>
        <w:t>Prioritization of NR Uu UL transmissions over NR PC5 SL or LTE PC5 SL</w:t>
      </w:r>
    </w:p>
    <w:p w14:paraId="7B2D87CC" w14:textId="420B78C0" w:rsidR="00663B6A" w:rsidRDefault="00663B6A" w:rsidP="00663B6A">
      <w:pPr>
        <w:pStyle w:val="3GPPAgreements"/>
      </w:pPr>
      <w:r>
        <w:t>Prioritization of LTE Uu UL transmissions over NR PC5 SL or LTE PC5 SL</w:t>
      </w:r>
    </w:p>
    <w:p w14:paraId="4EB50778" w14:textId="59F5F1EE" w:rsidR="00043AB0" w:rsidRDefault="00043AB0" w:rsidP="00043AB0">
      <w:pPr>
        <w:pStyle w:val="3GPPText"/>
      </w:pPr>
      <w:r>
        <w:t xml:space="preserve">In order to address these problems network may configure which sidelink transmission priority levels should have higher </w:t>
      </w:r>
      <w:r w:rsidR="00663B6A">
        <w:t xml:space="preserve">or lower </w:t>
      </w:r>
      <w:r>
        <w:t>priority tha</w:t>
      </w:r>
      <w:r w:rsidR="00663B6A">
        <w:t xml:space="preserve">n </w:t>
      </w:r>
      <w:r>
        <w:t xml:space="preserve">NR </w:t>
      </w:r>
      <w:r w:rsidR="00663B6A">
        <w:t>UL transmissions and/</w:t>
      </w:r>
      <w:r>
        <w:t>or LTE UL transmissions.</w:t>
      </w:r>
    </w:p>
    <w:p w14:paraId="771D6A20" w14:textId="77777777" w:rsidR="00663B6A" w:rsidRDefault="00663B6A" w:rsidP="00AE6B73">
      <w:pPr>
        <w:pStyle w:val="3GPPText"/>
        <w:numPr>
          <w:ilvl w:val="0"/>
          <w:numId w:val="63"/>
        </w:numPr>
      </w:pPr>
    </w:p>
    <w:p w14:paraId="543E4478" w14:textId="7A3FFB7F" w:rsidR="00043AB0" w:rsidRPr="00B457C6" w:rsidRDefault="00663B6A" w:rsidP="00B457C6">
      <w:pPr>
        <w:pStyle w:val="3GPPText"/>
        <w:numPr>
          <w:ilvl w:val="1"/>
          <w:numId w:val="63"/>
        </w:numPr>
        <w:rPr>
          <w:b/>
        </w:rPr>
      </w:pPr>
      <w:r w:rsidRPr="00B457C6">
        <w:rPr>
          <w:b/>
        </w:rPr>
        <w:t>RAN1 to discuss prioritization of NR Uu UL transmissions over NR PC5 SL or LTE PC5 SL as well as LTE Uu UL transmissions over NR PC5 SL or LTE PC5 SL</w:t>
      </w:r>
    </w:p>
    <w:p w14:paraId="5C013557" w14:textId="77777777" w:rsidR="009B3D87" w:rsidRPr="00697B63" w:rsidRDefault="009B3D87" w:rsidP="00A07264">
      <w:pPr>
        <w:pStyle w:val="3GPPText"/>
      </w:pPr>
    </w:p>
    <w:p w14:paraId="23A016FA" w14:textId="77777777" w:rsidR="00A42F76" w:rsidRPr="00697B63" w:rsidRDefault="00A42F76" w:rsidP="00625B54">
      <w:pPr>
        <w:pStyle w:val="3GPPH1"/>
        <w:rPr>
          <w:lang w:val="en-US"/>
        </w:rPr>
      </w:pPr>
      <w:r w:rsidRPr="00697B63">
        <w:rPr>
          <w:lang w:val="en-US"/>
        </w:rPr>
        <w:t xml:space="preserve">Impact on </w:t>
      </w:r>
      <w:r w:rsidR="00625B54" w:rsidRPr="00697B63">
        <w:rPr>
          <w:lang w:val="en-US"/>
        </w:rPr>
        <w:t xml:space="preserve">Physical Layer </w:t>
      </w:r>
    </w:p>
    <w:p w14:paraId="4F9E2B25" w14:textId="1D1CDD45" w:rsidR="00625B54" w:rsidRPr="00A21EB4" w:rsidRDefault="00625B54" w:rsidP="00A21EB4">
      <w:pPr>
        <w:pStyle w:val="3GPPText"/>
      </w:pPr>
      <w:r w:rsidRPr="00A21EB4">
        <w:t xml:space="preserve">In-device coexistence problems may have the following </w:t>
      </w:r>
      <w:r w:rsidR="00343CC4" w:rsidRPr="00A21EB4">
        <w:t xml:space="preserve">potential </w:t>
      </w:r>
      <w:r w:rsidRPr="00A21EB4">
        <w:t>impact on physical layer:</w:t>
      </w:r>
    </w:p>
    <w:p w14:paraId="01E9F85F" w14:textId="4B97E444" w:rsidR="00B07BE0" w:rsidRPr="00A21EB4" w:rsidRDefault="00625B54" w:rsidP="00A21EB4">
      <w:pPr>
        <w:pStyle w:val="3GPPAgreements"/>
      </w:pPr>
      <w:r w:rsidRPr="00A21EB4">
        <w:t xml:space="preserve">Retuning of frequency channels served by LTE </w:t>
      </w:r>
      <w:r w:rsidR="00DA1E4A" w:rsidRPr="00A21EB4">
        <w:t xml:space="preserve">PC5 </w:t>
      </w:r>
      <w:r w:rsidRPr="00A21EB4">
        <w:t>or NR PC5 RAT</w:t>
      </w:r>
      <w:r w:rsidR="00DA1E4A" w:rsidRPr="00A21EB4">
        <w:t>s</w:t>
      </w:r>
      <w:r w:rsidRPr="00A21EB4">
        <w:t xml:space="preserve"> and associated </w:t>
      </w:r>
      <w:r w:rsidR="00343CC4" w:rsidRPr="00A21EB4">
        <w:t>retuning delays</w:t>
      </w:r>
      <w:r w:rsidR="00B22A42" w:rsidRPr="00A21EB4">
        <w:t>;</w:t>
      </w:r>
    </w:p>
    <w:p w14:paraId="37B74CCB" w14:textId="5B60355F" w:rsidR="00A42F76" w:rsidRPr="00A21EB4" w:rsidRDefault="00A42F76" w:rsidP="00A21EB4">
      <w:pPr>
        <w:pStyle w:val="3GPPAgreements"/>
      </w:pPr>
      <w:r w:rsidRPr="00A21EB4">
        <w:t xml:space="preserve">TX power reduction or sharing </w:t>
      </w:r>
      <w:r w:rsidR="00343CC4" w:rsidRPr="00A21EB4">
        <w:t xml:space="preserve">between </w:t>
      </w:r>
      <w:r w:rsidR="00DA1E4A" w:rsidRPr="00A21EB4">
        <w:t xml:space="preserve">LTE PC5 </w:t>
      </w:r>
      <w:r w:rsidR="00343CC4" w:rsidRPr="00A21EB4">
        <w:t xml:space="preserve">and </w:t>
      </w:r>
      <w:r w:rsidR="00DA1E4A" w:rsidRPr="00A21EB4">
        <w:t>NR</w:t>
      </w:r>
      <w:r w:rsidR="00343CC4" w:rsidRPr="00A21EB4">
        <w:t xml:space="preserve"> PC5 RATs</w:t>
      </w:r>
      <w:r w:rsidR="00B22A42" w:rsidRPr="00A21EB4">
        <w:t>;</w:t>
      </w:r>
    </w:p>
    <w:p w14:paraId="0E09D7C3" w14:textId="3EC74172" w:rsidR="00343CC4" w:rsidRPr="00A21EB4" w:rsidRDefault="00C571DE" w:rsidP="00A21EB4">
      <w:pPr>
        <w:pStyle w:val="3GPPAgreements"/>
      </w:pPr>
      <w:r w:rsidRPr="00A21EB4">
        <w:lastRenderedPageBreak/>
        <w:t>Dynamic and/or semi-static 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3418EB86" w:rsidR="00A42F76" w:rsidRPr="00A21EB4" w:rsidRDefault="00343CC4" w:rsidP="00A21EB4">
      <w:pPr>
        <w:pStyle w:val="3GPPAgreements"/>
      </w:pPr>
      <w:r w:rsidRPr="00A21EB4">
        <w:t>Control l</w:t>
      </w:r>
      <w:r w:rsidR="00A42F76" w:rsidRPr="00A21EB4">
        <w:t xml:space="preserve">ogic to drop packets </w:t>
      </w:r>
      <w:r w:rsidRPr="00A21EB4">
        <w:t>or transmission</w:t>
      </w:r>
      <w:r w:rsidR="00B22A42" w:rsidRPr="00A21EB4">
        <w:t>s</w:t>
      </w:r>
      <w:r w:rsidRPr="00A21EB4">
        <w:t xml:space="preserve"> on one of the </w:t>
      </w:r>
      <w:r w:rsidR="00A21EB4" w:rsidRPr="00A21EB4">
        <w:t xml:space="preserve">sidelink </w:t>
      </w:r>
      <w:r w:rsidRPr="00A21EB4">
        <w:t>RATs</w:t>
      </w:r>
      <w:r w:rsidR="00B22A42" w:rsidRPr="00A21EB4">
        <w:t>;</w:t>
      </w:r>
    </w:p>
    <w:p w14:paraId="683A58C8" w14:textId="1F5003A0" w:rsidR="00A42F76" w:rsidRPr="00A21EB4" w:rsidRDefault="00343CC4" w:rsidP="00A21EB4">
      <w:pPr>
        <w:pStyle w:val="3GPPAgreements"/>
      </w:pPr>
      <w:r w:rsidRPr="00A21EB4">
        <w:t xml:space="preserve">Cause </w:t>
      </w:r>
      <w:r w:rsidR="00A42F76" w:rsidRPr="00A21EB4">
        <w:t xml:space="preserve">DTX </w:t>
      </w:r>
      <w:r w:rsidRPr="00A21EB4">
        <w:t xml:space="preserve">or DRX </w:t>
      </w:r>
      <w:r w:rsidR="00A42F76" w:rsidRPr="00A21EB4">
        <w:t xml:space="preserve">state on </w:t>
      </w:r>
      <w:r w:rsidRPr="00A21EB4">
        <w:t xml:space="preserve">one of the </w:t>
      </w:r>
      <w:r w:rsidR="00A42F76" w:rsidRPr="00A21EB4">
        <w:t xml:space="preserve">sidelink </w:t>
      </w:r>
      <w:r w:rsidR="00A21EB4" w:rsidRPr="00A21EB4">
        <w:t>RATs</w:t>
      </w:r>
      <w:r w:rsidR="00B22A42" w:rsidRPr="00A21EB4">
        <w:t>;</w:t>
      </w:r>
    </w:p>
    <w:p w14:paraId="216CD73C" w14:textId="77777777" w:rsidR="00343CC4" w:rsidRPr="00A21EB4" w:rsidRDefault="00343CC4" w:rsidP="00A21EB4">
      <w:pPr>
        <w:pStyle w:val="3GPPAgreements"/>
      </w:pPr>
      <w:r w:rsidRPr="00A21EB4">
        <w:t>Sidelink measurements (e.g. to determine leakage among RATs or to inform RAT-A that its transmissions can be prioritized due to level of congestion on RAT-B)</w:t>
      </w:r>
    </w:p>
    <w:p w14:paraId="6789E5D2" w14:textId="01FC5400" w:rsidR="00343CC4" w:rsidRDefault="00A21EB4" w:rsidP="00A21EB4">
      <w:pPr>
        <w:pStyle w:val="3GPPText"/>
      </w:pPr>
      <w:r>
        <w:t xml:space="preserve">Based on discussion, we can see that in-device coexistence problems may lead to the degradation of service delivered over specific RAT. The level of this problem may depends on the level of synchronization b/w RATs as well as inter-RAT coordination. At the same time, we would like to point out that similar problems exists even in case when single RAT serves multiple carriers providing different services on each carrier and therefore similar solutions can be further analyzed. </w:t>
      </w:r>
      <w:r w:rsidR="00343CC4" w:rsidRPr="00A21EB4">
        <w:t xml:space="preserve">In our view, further discussion and analysis is needed to figure out the level of coordination needed across PC5 RATs to deliver NR eV2X services. Based on our assessment this problem is not </w:t>
      </w:r>
      <w:r w:rsidR="00791073">
        <w:t xml:space="preserve">only in </w:t>
      </w:r>
      <w:r w:rsidR="00343CC4" w:rsidRPr="00A21EB4">
        <w:t xml:space="preserve">RAN1 </w:t>
      </w:r>
      <w:r w:rsidR="00791073">
        <w:t xml:space="preserve">scope </w:t>
      </w:r>
      <w:r w:rsidR="00343CC4" w:rsidRPr="00A21EB4">
        <w:t xml:space="preserve">and thus we recommend to involve at least RAN2 WG </w:t>
      </w:r>
      <w:r w:rsidR="00C8565D" w:rsidRPr="00A21EB4">
        <w:t xml:space="preserve">into technical </w:t>
      </w:r>
      <w:r w:rsidR="00343CC4" w:rsidRPr="00A21EB4">
        <w:t>discussion on in-device coexistence issues for eV2X services.</w:t>
      </w:r>
      <w:r w:rsidR="00C8565D" w:rsidRPr="00A21EB4">
        <w:t xml:space="preserve"> Based on presented analysis, we have following proposal:</w:t>
      </w:r>
    </w:p>
    <w:p w14:paraId="1A602544" w14:textId="77777777" w:rsidR="004D2CA5" w:rsidRDefault="004D2CA5">
      <w:pPr>
        <w:pStyle w:val="3GPPText"/>
      </w:pPr>
    </w:p>
    <w:p w14:paraId="7B8B7356" w14:textId="1C72E4D8" w:rsidR="004D2CA5" w:rsidRDefault="004D2CA5" w:rsidP="004D2CA5">
      <w:pPr>
        <w:pStyle w:val="3GPPText"/>
        <w:numPr>
          <w:ilvl w:val="0"/>
          <w:numId w:val="63"/>
        </w:numPr>
      </w:pPr>
      <w:r>
        <w:t xml:space="preserve"> </w:t>
      </w:r>
    </w:p>
    <w:p w14:paraId="662B0BDC" w14:textId="25D7C239" w:rsidR="004D2CA5" w:rsidRPr="00AE6B73" w:rsidRDefault="004D2CA5" w:rsidP="00AE6B73">
      <w:pPr>
        <w:pStyle w:val="3GPPText"/>
        <w:numPr>
          <w:ilvl w:val="1"/>
          <w:numId w:val="63"/>
        </w:numPr>
        <w:rPr>
          <w:b/>
        </w:rPr>
      </w:pPr>
      <w:r w:rsidRPr="00AE6B73">
        <w:rPr>
          <w:b/>
        </w:rPr>
        <w:t xml:space="preserve">RAN1 to define rules for PC5 RAT prioritization to address in-device coexistence issues  </w:t>
      </w:r>
    </w:p>
    <w:p w14:paraId="01581E5E" w14:textId="77777777" w:rsidR="004D2CA5" w:rsidRPr="004D2CA5" w:rsidRDefault="004D2CA5" w:rsidP="00AE6B73">
      <w:pPr>
        <w:pStyle w:val="3GPPText"/>
        <w:numPr>
          <w:ilvl w:val="1"/>
          <w:numId w:val="63"/>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6B3618AF" w14:textId="77777777" w:rsidR="001D1812" w:rsidRPr="004D2CA5" w:rsidRDefault="001D1812">
      <w:pPr>
        <w:pStyle w:val="3GPPText"/>
      </w:pPr>
    </w:p>
    <w:bookmarkEnd w:id="4"/>
    <w:bookmarkEnd w:id="5"/>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02DBA9BB" w:rsidR="00625B54" w:rsidRDefault="00356687" w:rsidP="00A21EB4">
      <w:pPr>
        <w:pStyle w:val="3GPPText"/>
      </w:pPr>
      <w:r w:rsidRPr="00A21EB4">
        <w:t>In this contribution, we have analyzed</w:t>
      </w:r>
      <w:r w:rsidR="001E1F32" w:rsidRPr="00A21EB4">
        <w:t xml:space="preserve"> in-device coexistence problems and potential solutions to address those</w:t>
      </w:r>
      <w:r w:rsidR="005772E7" w:rsidRPr="00A21EB4">
        <w:t>.</w:t>
      </w:r>
      <w:r w:rsidR="001E1F32" w:rsidRPr="00A21EB4">
        <w:t xml:space="preserve"> In general, we think that </w:t>
      </w:r>
      <w:r w:rsidR="005B343B">
        <w:t xml:space="preserve">some </w:t>
      </w:r>
      <w:r w:rsidR="001E1F32" w:rsidRPr="00A21EB4">
        <w:t>of the problems can be addressed by UE implementation</w:t>
      </w:r>
      <w:r w:rsidR="005D369C" w:rsidRPr="00A21EB4">
        <w:t>, especially</w:t>
      </w:r>
      <w:r w:rsidR="001E1F32" w:rsidRPr="00A21EB4">
        <w:t xml:space="preserve"> in case of UE autonomous resource selection </w:t>
      </w:r>
      <w:r w:rsidR="005D369C" w:rsidRPr="00A21EB4">
        <w:t>mode</w:t>
      </w:r>
      <w:r w:rsidR="001E1F32" w:rsidRPr="00A21EB4">
        <w:t>.</w:t>
      </w:r>
      <w:r w:rsidR="005B343B">
        <w:t xml:space="preserve"> Based on discussion we have following proposals:</w:t>
      </w:r>
    </w:p>
    <w:p w14:paraId="32853E9E" w14:textId="77777777" w:rsidR="004D2CA5" w:rsidRDefault="004D2CA5">
      <w:pPr>
        <w:pStyle w:val="3GPPText"/>
      </w:pPr>
    </w:p>
    <w:p w14:paraId="39D68168" w14:textId="77777777" w:rsidR="00B457C6" w:rsidRDefault="00B457C6" w:rsidP="00B457C6">
      <w:pPr>
        <w:pStyle w:val="3GPPText"/>
        <w:numPr>
          <w:ilvl w:val="0"/>
          <w:numId w:val="89"/>
        </w:numPr>
      </w:pPr>
    </w:p>
    <w:p w14:paraId="752F370A" w14:textId="77777777" w:rsidR="00B457C6" w:rsidRPr="00AE6B73" w:rsidRDefault="00B457C6" w:rsidP="00B457C6">
      <w:pPr>
        <w:pStyle w:val="3GPPText"/>
        <w:numPr>
          <w:ilvl w:val="1"/>
          <w:numId w:val="63"/>
        </w:numPr>
        <w:rPr>
          <w:b/>
        </w:rPr>
      </w:pPr>
      <w:r w:rsidRPr="00AE6B73">
        <w:rPr>
          <w:b/>
        </w:rPr>
        <w:t>RAN1 to add one more scenario into consideration when network is aware about LTE sidelink and NR sidelink coordination functions</w:t>
      </w:r>
    </w:p>
    <w:p w14:paraId="69FF8DB4" w14:textId="77777777" w:rsidR="00B457C6" w:rsidRDefault="00B457C6" w:rsidP="00B457C6">
      <w:pPr>
        <w:pStyle w:val="3GPPText"/>
        <w:numPr>
          <w:ilvl w:val="0"/>
          <w:numId w:val="90"/>
        </w:numPr>
      </w:pPr>
    </w:p>
    <w:p w14:paraId="0BEC15E6" w14:textId="77777777" w:rsidR="00B457C6" w:rsidRPr="00AE6B73" w:rsidRDefault="00B457C6" w:rsidP="00B457C6">
      <w:pPr>
        <w:pStyle w:val="3GPPText"/>
        <w:numPr>
          <w:ilvl w:val="1"/>
          <w:numId w:val="63"/>
        </w:numPr>
        <w:rPr>
          <w:b/>
        </w:rPr>
      </w:pPr>
      <w:r w:rsidRPr="00AE6B73">
        <w:rPr>
          <w:b/>
        </w:rPr>
        <w:t xml:space="preserve">RAN1 to separately analyze possible TX/RX and TX/TX in-device coexistence conflicts across PC5 RATs </w:t>
      </w:r>
    </w:p>
    <w:p w14:paraId="7B10DFE2" w14:textId="77777777" w:rsidR="00B457C6" w:rsidRPr="00AE6B73" w:rsidRDefault="00B457C6" w:rsidP="00B457C6">
      <w:pPr>
        <w:pStyle w:val="3GPPText"/>
        <w:numPr>
          <w:ilvl w:val="1"/>
          <w:numId w:val="63"/>
        </w:numPr>
        <w:rPr>
          <w:b/>
        </w:rPr>
      </w:pPr>
      <w:r w:rsidRPr="00AE6B73">
        <w:rPr>
          <w:b/>
        </w:rPr>
        <w:t>RAN1 to consider UE with limited TX/RX capabilities for in-device coexistence studies where UE can share TX/RX chains across PC5 technologies</w:t>
      </w:r>
    </w:p>
    <w:p w14:paraId="5169DE4E" w14:textId="77777777" w:rsidR="00B457C6" w:rsidRPr="00B457C6" w:rsidRDefault="00B457C6" w:rsidP="00B457C6">
      <w:pPr>
        <w:pStyle w:val="3GPPText"/>
        <w:numPr>
          <w:ilvl w:val="1"/>
          <w:numId w:val="63"/>
        </w:numPr>
        <w:rPr>
          <w:b/>
        </w:rPr>
      </w:pPr>
      <w:r w:rsidRPr="00AE6B73">
        <w:rPr>
          <w:b/>
        </w:rPr>
        <w:t>Service level priority of V2X applications or sidelink transmission priority should be taken into account in resolving in-device coexistence conflicts</w:t>
      </w:r>
    </w:p>
    <w:p w14:paraId="19C8760A" w14:textId="77777777" w:rsidR="00B457C6" w:rsidRDefault="00B457C6" w:rsidP="00B457C6">
      <w:pPr>
        <w:pStyle w:val="3GPPText"/>
        <w:numPr>
          <w:ilvl w:val="0"/>
          <w:numId w:val="91"/>
        </w:numPr>
      </w:pPr>
    </w:p>
    <w:p w14:paraId="3A650B7D" w14:textId="77777777" w:rsidR="00B457C6" w:rsidRPr="00B457C6" w:rsidRDefault="00B457C6" w:rsidP="00B457C6">
      <w:pPr>
        <w:pStyle w:val="3GPPText"/>
        <w:numPr>
          <w:ilvl w:val="1"/>
          <w:numId w:val="63"/>
        </w:numPr>
        <w:rPr>
          <w:b/>
        </w:rPr>
      </w:pPr>
      <w:r w:rsidRPr="00B457C6">
        <w:rPr>
          <w:b/>
        </w:rPr>
        <w:t>Mechanisms for PC5 RAT prioritization/coordination in terms of transmission/reception take into account sidelink transmission priority, radio layer conditions and information on resources available/or reserved for transmission across each RAT</w:t>
      </w:r>
    </w:p>
    <w:p w14:paraId="60EA8F78" w14:textId="77777777" w:rsidR="00B457C6" w:rsidRDefault="00B457C6" w:rsidP="00B457C6">
      <w:pPr>
        <w:pStyle w:val="3GPPText"/>
        <w:numPr>
          <w:ilvl w:val="0"/>
          <w:numId w:val="92"/>
        </w:numPr>
      </w:pPr>
    </w:p>
    <w:p w14:paraId="218ED433" w14:textId="77777777" w:rsidR="00B457C6" w:rsidRPr="00B457C6" w:rsidRDefault="00B457C6" w:rsidP="00B457C6">
      <w:pPr>
        <w:pStyle w:val="3GPPText"/>
        <w:numPr>
          <w:ilvl w:val="1"/>
          <w:numId w:val="63"/>
        </w:numPr>
        <w:rPr>
          <w:b/>
        </w:rPr>
      </w:pPr>
      <w:r w:rsidRPr="00B457C6">
        <w:rPr>
          <w:b/>
        </w:rPr>
        <w:lastRenderedPageBreak/>
        <w:t>RAN1 assumes that coordination function can share/get information on sidelink resource configuration, synchronization information, and information on active resource reservations across PC5 RATs</w:t>
      </w:r>
    </w:p>
    <w:p w14:paraId="2D43D5B2" w14:textId="77777777" w:rsidR="00B457C6" w:rsidRDefault="00B457C6" w:rsidP="00B457C6">
      <w:pPr>
        <w:pStyle w:val="3GPPText"/>
        <w:numPr>
          <w:ilvl w:val="0"/>
          <w:numId w:val="93"/>
        </w:numPr>
      </w:pPr>
    </w:p>
    <w:p w14:paraId="1E69CFC1" w14:textId="77777777" w:rsidR="00B457C6" w:rsidRPr="00B457C6" w:rsidRDefault="00B457C6" w:rsidP="00B457C6">
      <w:pPr>
        <w:pStyle w:val="3GPPText"/>
        <w:numPr>
          <w:ilvl w:val="1"/>
          <w:numId w:val="63"/>
        </w:numPr>
        <w:rPr>
          <w:b/>
        </w:rPr>
      </w:pPr>
      <w:r w:rsidRPr="00B457C6">
        <w:rPr>
          <w:b/>
        </w:rPr>
        <w:t>UEs inform network on availability of NR/LTE PC5 coordination function, which is subject to UE capability</w:t>
      </w:r>
    </w:p>
    <w:p w14:paraId="5C53DA88" w14:textId="77777777" w:rsidR="00B457C6" w:rsidRPr="00B457C6" w:rsidRDefault="00B457C6" w:rsidP="00B457C6">
      <w:pPr>
        <w:pStyle w:val="3GPPText"/>
        <w:numPr>
          <w:ilvl w:val="1"/>
          <w:numId w:val="63"/>
        </w:numPr>
        <w:rPr>
          <w:b/>
        </w:rPr>
      </w:pPr>
      <w:r w:rsidRPr="00B457C6">
        <w:rPr>
          <w:b/>
        </w:rPr>
        <w:t>Mode-2 UEs in NR and Mode-4 UEs in LTE (i.e. UE operating in autonomous resource allocation mode) can inform network on reserved sidelink resources</w:t>
      </w:r>
    </w:p>
    <w:p w14:paraId="6063470C" w14:textId="77777777" w:rsidR="00B457C6" w:rsidRDefault="00B457C6" w:rsidP="00B457C6">
      <w:pPr>
        <w:pStyle w:val="3GPPText"/>
        <w:numPr>
          <w:ilvl w:val="0"/>
          <w:numId w:val="94"/>
        </w:numPr>
      </w:pPr>
    </w:p>
    <w:p w14:paraId="5BA972B2" w14:textId="77777777" w:rsidR="00B457C6" w:rsidRPr="00B457C6" w:rsidRDefault="00B457C6" w:rsidP="00B457C6">
      <w:pPr>
        <w:pStyle w:val="3GPPText"/>
        <w:numPr>
          <w:ilvl w:val="1"/>
          <w:numId w:val="63"/>
        </w:numPr>
        <w:rPr>
          <w:b/>
        </w:rPr>
      </w:pPr>
      <w:r w:rsidRPr="00B457C6">
        <w:rPr>
          <w:b/>
        </w:rPr>
        <w:t xml:space="preserve">Further discuss if in-device coexistence problem b/w NR PC5 and LTE PC5 RATs can be addressed through switching to NR or LTE </w:t>
      </w:r>
      <w:proofErr w:type="spellStart"/>
      <w:r w:rsidRPr="00B457C6">
        <w:rPr>
          <w:b/>
        </w:rPr>
        <w:t>Uu</w:t>
      </w:r>
      <w:proofErr w:type="spellEnd"/>
      <w:r w:rsidRPr="00B457C6">
        <w:rPr>
          <w:b/>
        </w:rPr>
        <w:t xml:space="preserve"> air-interfaces</w:t>
      </w:r>
    </w:p>
    <w:p w14:paraId="38C51FF1" w14:textId="77777777" w:rsidR="00B457C6" w:rsidRDefault="00B457C6" w:rsidP="00B457C6">
      <w:pPr>
        <w:pStyle w:val="3GPPText"/>
        <w:numPr>
          <w:ilvl w:val="0"/>
          <w:numId w:val="95"/>
        </w:numPr>
      </w:pPr>
    </w:p>
    <w:p w14:paraId="7D6741A8" w14:textId="77777777" w:rsidR="00B457C6" w:rsidRPr="00B457C6" w:rsidRDefault="00B457C6" w:rsidP="00B457C6">
      <w:pPr>
        <w:pStyle w:val="3GPPText"/>
        <w:numPr>
          <w:ilvl w:val="1"/>
          <w:numId w:val="63"/>
        </w:numPr>
        <w:rPr>
          <w:b/>
        </w:rPr>
      </w:pPr>
      <w:r w:rsidRPr="00B457C6">
        <w:rPr>
          <w:b/>
        </w:rPr>
        <w:t xml:space="preserve">RAN1 to discuss prioritization of NR </w:t>
      </w:r>
      <w:proofErr w:type="spellStart"/>
      <w:r w:rsidRPr="00B457C6">
        <w:rPr>
          <w:b/>
        </w:rPr>
        <w:t>Uu</w:t>
      </w:r>
      <w:proofErr w:type="spellEnd"/>
      <w:r w:rsidRPr="00B457C6">
        <w:rPr>
          <w:b/>
        </w:rPr>
        <w:t xml:space="preserve"> UL transmissions over NR PC5 SL or LTE PC5 SL as well as LTE </w:t>
      </w:r>
      <w:proofErr w:type="spellStart"/>
      <w:r w:rsidRPr="00B457C6">
        <w:rPr>
          <w:b/>
        </w:rPr>
        <w:t>Uu</w:t>
      </w:r>
      <w:proofErr w:type="spellEnd"/>
      <w:r w:rsidRPr="00B457C6">
        <w:rPr>
          <w:b/>
        </w:rPr>
        <w:t xml:space="preserve"> UL transmissions over NR PC5 SL or LTE PC5 SL</w:t>
      </w:r>
    </w:p>
    <w:p w14:paraId="5345933F" w14:textId="77777777" w:rsidR="00B457C6" w:rsidRDefault="00B457C6" w:rsidP="00B457C6">
      <w:pPr>
        <w:pStyle w:val="3GPPText"/>
        <w:numPr>
          <w:ilvl w:val="0"/>
          <w:numId w:val="96"/>
        </w:numPr>
      </w:pPr>
    </w:p>
    <w:p w14:paraId="2F2EAD4E" w14:textId="77777777" w:rsidR="00B457C6" w:rsidRPr="00AE6B73" w:rsidRDefault="00B457C6" w:rsidP="00B457C6">
      <w:pPr>
        <w:pStyle w:val="3GPPText"/>
        <w:numPr>
          <w:ilvl w:val="1"/>
          <w:numId w:val="63"/>
        </w:numPr>
        <w:rPr>
          <w:b/>
        </w:rPr>
      </w:pPr>
      <w:r w:rsidRPr="00AE6B73">
        <w:rPr>
          <w:b/>
        </w:rPr>
        <w:t xml:space="preserve">RAN1 to define rules for PC5 RAT prioritization to address in-device coexistence issues  </w:t>
      </w:r>
    </w:p>
    <w:p w14:paraId="2CBB65E0" w14:textId="77777777" w:rsidR="00B457C6" w:rsidRPr="004D2CA5" w:rsidRDefault="00B457C6" w:rsidP="00B457C6">
      <w:pPr>
        <w:pStyle w:val="3GPPText"/>
        <w:numPr>
          <w:ilvl w:val="1"/>
          <w:numId w:val="63"/>
        </w:numPr>
      </w:pPr>
      <w:r w:rsidRPr="00AE6B73">
        <w:rPr>
          <w:b/>
        </w:rPr>
        <w:t>Inform RAN2 WG on potential in-device coexistence issues and trigger joint work across WGs to define solutions for agreed in-device coexistence problems (e.g. needed assistance information and inter-PC5 RAT coordination functions)</w:t>
      </w:r>
    </w:p>
    <w:p w14:paraId="1492D778" w14:textId="77777777" w:rsidR="00B457C6" w:rsidRPr="004D2CA5" w:rsidRDefault="00B457C6">
      <w:pPr>
        <w:pStyle w:val="3GPPText"/>
      </w:pPr>
    </w:p>
    <w:p w14:paraId="50849151" w14:textId="77777777" w:rsidR="001D1812" w:rsidRPr="004D2CA5" w:rsidRDefault="001D1812">
      <w:pPr>
        <w:pStyle w:val="3GPPText"/>
      </w:pPr>
    </w:p>
    <w:p w14:paraId="329CB50C" w14:textId="77777777" w:rsidR="009401A4" w:rsidRPr="00697B63" w:rsidRDefault="009401A4" w:rsidP="00E673D8">
      <w:pPr>
        <w:pStyle w:val="3GPPH1"/>
        <w:rPr>
          <w:lang w:val="en-US"/>
        </w:rPr>
      </w:pPr>
      <w:r w:rsidRPr="00697B63">
        <w:rPr>
          <w:lang w:val="en-US"/>
        </w:rPr>
        <w:t>References</w:t>
      </w:r>
    </w:p>
    <w:p w14:paraId="40DA6B65" w14:textId="77777777" w:rsidR="001917CD" w:rsidRPr="009111CA"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282793"/>
      <w:bookmarkStart w:id="7" w:name="_Ref505694604"/>
      <w:bookmarkStart w:id="8" w:name="_Ref471775016"/>
      <w:r w:rsidRPr="009111CA">
        <w:rPr>
          <w:rFonts w:ascii="Times New Roman" w:eastAsia="SimSun" w:hAnsi="Times New Roman"/>
          <w:szCs w:val="20"/>
        </w:rPr>
        <w:t>RP-</w:t>
      </w:r>
      <w:r w:rsidR="00622D23" w:rsidRPr="009111CA">
        <w:rPr>
          <w:rFonts w:ascii="Times New Roman" w:eastAsia="SimSun" w:hAnsi="Times New Roman"/>
          <w:szCs w:val="20"/>
        </w:rPr>
        <w:t>181480</w:t>
      </w:r>
      <w:r w:rsidRPr="009111CA">
        <w:rPr>
          <w:rFonts w:ascii="Times New Roman" w:eastAsia="SimSun" w:hAnsi="Times New Roman"/>
          <w:szCs w:val="20"/>
        </w:rPr>
        <w:t>, “New SID: Study on NR V2X”, Vodafone, La Jolla, USA, June 11th -14th, 2018</w:t>
      </w:r>
      <w:bookmarkEnd w:id="6"/>
    </w:p>
    <w:p w14:paraId="0F5EAA76" w14:textId="77777777" w:rsidR="00AE6B73" w:rsidRPr="009111CA" w:rsidRDefault="00AE6B73" w:rsidP="00AE6B73">
      <w:pPr>
        <w:widowControl w:val="0"/>
        <w:numPr>
          <w:ilvl w:val="0"/>
          <w:numId w:val="2"/>
        </w:numPr>
        <w:overflowPunct/>
        <w:autoSpaceDE/>
        <w:adjustRightInd/>
        <w:jc w:val="both"/>
        <w:textAlignment w:val="auto"/>
        <w:rPr>
          <w:sz w:val="22"/>
          <w:lang w:eastAsia="x-none"/>
        </w:rPr>
      </w:pPr>
      <w:bookmarkStart w:id="9" w:name="_Ref525933611"/>
      <w:bookmarkEnd w:id="7"/>
      <w:bookmarkEnd w:id="8"/>
      <w:r w:rsidRPr="009111CA">
        <w:rPr>
          <w:iCs/>
          <w:sz w:val="22"/>
          <w:lang w:val="en-US"/>
        </w:rPr>
        <w:t>R1-1810772, “Support of sidelink unicast, groupcast and broadcast modes for NR V2X communication”, Intel Corporation, Chengdu, China, October, 2018.</w:t>
      </w:r>
      <w:bookmarkEnd w:id="9"/>
    </w:p>
    <w:p w14:paraId="3DBE2CBC"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R1-1810773, “Sidelink physical layer structure and procedures for NR V2X communication”, Intel Corporation, Chengdu, China, October, 2018.</w:t>
      </w:r>
    </w:p>
    <w:p w14:paraId="43C70728"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R1-1810774, “Sidelink synchronization for NR V2X communication”, Intel Corporation, Chengdu, China, October, 2018.</w:t>
      </w:r>
    </w:p>
    <w:p w14:paraId="456A61B9"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R1-1810775, “Sidelink resource allocation mechanisms for NR V2X communication”, Intel Corporation, Chengdu, China, October, 2018.</w:t>
      </w:r>
    </w:p>
    <w:p w14:paraId="1D33C808"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R1-1810776, “Remaining aspects of eV2X evaluation methodology and assumptions”, Intel Corporation, Chengdu, China, October, 2018.</w:t>
      </w:r>
    </w:p>
    <w:p w14:paraId="668D9BDE"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R1-1810777, “Analysis of NR Uu support for advanced V2X use cases”, Intel Corporation, Chengdu, China, October, 2018.</w:t>
      </w:r>
    </w:p>
    <w:p w14:paraId="61A17FFE"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R1-1810778, “Enhancements of NR and LTE Uu link to control NR sidelink”, Intel Corporation, Chengdu, China, October, 2018.</w:t>
      </w:r>
    </w:p>
    <w:p w14:paraId="0BB82624" w14:textId="77777777" w:rsidR="00AE6B73" w:rsidRPr="009111CA" w:rsidRDefault="00AE6B73" w:rsidP="00AE6B73">
      <w:pPr>
        <w:widowControl w:val="0"/>
        <w:numPr>
          <w:ilvl w:val="0"/>
          <w:numId w:val="2"/>
        </w:numPr>
        <w:overflowPunct/>
        <w:autoSpaceDE/>
        <w:adjustRightInd/>
        <w:jc w:val="both"/>
        <w:textAlignment w:val="auto"/>
        <w:rPr>
          <w:iCs/>
          <w:sz w:val="22"/>
          <w:lang w:val="en-US"/>
        </w:rPr>
      </w:pPr>
      <w:r w:rsidRPr="009111CA">
        <w:rPr>
          <w:iCs/>
          <w:sz w:val="22"/>
          <w:lang w:val="en-US"/>
        </w:rPr>
        <w:t>R1-1810779, “Enhancements of NR Uu link to control LTE sidelink”, Intel Corporation, Chengdu, China, October, 2018.</w:t>
      </w:r>
    </w:p>
    <w:p w14:paraId="1EB47236" w14:textId="555BF3CF" w:rsidR="004F5167" w:rsidRPr="00B457C6" w:rsidRDefault="00AE6B73" w:rsidP="00B457C6">
      <w:pPr>
        <w:widowControl w:val="0"/>
        <w:numPr>
          <w:ilvl w:val="0"/>
          <w:numId w:val="2"/>
        </w:numPr>
        <w:overflowPunct/>
        <w:autoSpaceDE/>
        <w:adjustRightInd/>
        <w:jc w:val="both"/>
        <w:textAlignment w:val="auto"/>
      </w:pPr>
      <w:bookmarkStart w:id="10" w:name="_Ref525933612"/>
      <w:r w:rsidRPr="00B457C6">
        <w:rPr>
          <w:iCs/>
          <w:sz w:val="22"/>
          <w:lang w:val="en-US"/>
        </w:rPr>
        <w:t>R1-1810780, “QoS management for NR V2X communication”, Intel Corporation, Chengdu, China, October, 2018.</w:t>
      </w:r>
      <w:bookmarkEnd w:id="10"/>
    </w:p>
    <w:sectPr w:rsidR="004F5167" w:rsidRPr="00B457C6" w:rsidSect="00CA2848">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0EF30" w14:textId="77777777" w:rsidR="00D213B2" w:rsidRDefault="00D213B2">
      <w:r>
        <w:separator/>
      </w:r>
    </w:p>
  </w:endnote>
  <w:endnote w:type="continuationSeparator" w:id="0">
    <w:p w14:paraId="3ECDB1D3" w14:textId="77777777" w:rsidR="00D213B2" w:rsidRDefault="00D2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043AB0" w:rsidRDefault="00043AB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043AB0" w:rsidRDefault="00043AB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043AB0" w:rsidRPr="00270202" w:rsidRDefault="00043AB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D0E64">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D0E64">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98C2A" w14:textId="77777777" w:rsidR="00D213B2" w:rsidRDefault="00D213B2">
      <w:r>
        <w:separator/>
      </w:r>
    </w:p>
  </w:footnote>
  <w:footnote w:type="continuationSeparator" w:id="0">
    <w:p w14:paraId="4CD73FA8" w14:textId="77777777" w:rsidR="00D213B2" w:rsidRDefault="00D21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043AB0" w:rsidRDefault="00043A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84C1F"/>
    <w:multiLevelType w:val="multilevel"/>
    <w:tmpl w:val="08D8B27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CE017F"/>
    <w:multiLevelType w:val="multilevel"/>
    <w:tmpl w:val="147EAC2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A81F25"/>
    <w:multiLevelType w:val="multilevel"/>
    <w:tmpl w:val="F03607D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5E178A"/>
    <w:multiLevelType w:val="multilevel"/>
    <w:tmpl w:val="868040D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065468F2"/>
    <w:multiLevelType w:val="multilevel"/>
    <w:tmpl w:val="CD52761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6F33804"/>
    <w:multiLevelType w:val="multilevel"/>
    <w:tmpl w:val="80886B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6F76874"/>
    <w:multiLevelType w:val="multilevel"/>
    <w:tmpl w:val="7FDCB426"/>
    <w:numStyleLink w:val="3GPPListofBullets"/>
  </w:abstractNum>
  <w:abstractNum w:abstractNumId="11" w15:restartNumberingAfterBreak="0">
    <w:nsid w:val="09C9206C"/>
    <w:multiLevelType w:val="multilevel"/>
    <w:tmpl w:val="120800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A8F5213"/>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EA177FD"/>
    <w:multiLevelType w:val="multilevel"/>
    <w:tmpl w:val="E7D45D4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9B49C4"/>
    <w:multiLevelType w:val="multilevel"/>
    <w:tmpl w:val="C8D2DA2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7F370EE"/>
    <w:multiLevelType w:val="multilevel"/>
    <w:tmpl w:val="48C87EE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A2656B1"/>
    <w:multiLevelType w:val="multilevel"/>
    <w:tmpl w:val="3552112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D585FDE"/>
    <w:multiLevelType w:val="multilevel"/>
    <w:tmpl w:val="43AA3CD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D894D88"/>
    <w:multiLevelType w:val="multilevel"/>
    <w:tmpl w:val="7FDCB426"/>
    <w:numStyleLink w:val="3GPPListofBullets"/>
  </w:abstractNum>
  <w:abstractNum w:abstractNumId="21" w15:restartNumberingAfterBreak="0">
    <w:nsid w:val="1DF91E18"/>
    <w:multiLevelType w:val="multilevel"/>
    <w:tmpl w:val="7882788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F250011"/>
    <w:multiLevelType w:val="multilevel"/>
    <w:tmpl w:val="8FECE00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7256419"/>
    <w:multiLevelType w:val="multilevel"/>
    <w:tmpl w:val="AC8614C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9735F3A"/>
    <w:multiLevelType w:val="multilevel"/>
    <w:tmpl w:val="13840BC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C3F2EA7"/>
    <w:multiLevelType w:val="multilevel"/>
    <w:tmpl w:val="D84459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C421BDA"/>
    <w:multiLevelType w:val="multilevel"/>
    <w:tmpl w:val="C2D2854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CED4B37"/>
    <w:multiLevelType w:val="multilevel"/>
    <w:tmpl w:val="8A125E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E5B1F03"/>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E9F43DE"/>
    <w:multiLevelType w:val="multilevel"/>
    <w:tmpl w:val="A6F2171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F5F79F2"/>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1D91531"/>
    <w:multiLevelType w:val="multilevel"/>
    <w:tmpl w:val="36BC4EF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23C52A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3CB3ACE"/>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4880857"/>
    <w:multiLevelType w:val="multilevel"/>
    <w:tmpl w:val="240C30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4EC0A2C"/>
    <w:multiLevelType w:val="multilevel"/>
    <w:tmpl w:val="D038970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8303A23"/>
    <w:multiLevelType w:val="multilevel"/>
    <w:tmpl w:val="0618179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8E44FCB"/>
    <w:multiLevelType w:val="multilevel"/>
    <w:tmpl w:val="7FDCB426"/>
    <w:numStyleLink w:val="3GPPListofBullets"/>
  </w:abstractNum>
  <w:abstractNum w:abstractNumId="42" w15:restartNumberingAfterBreak="0">
    <w:nsid w:val="39D84E9D"/>
    <w:multiLevelType w:val="multilevel"/>
    <w:tmpl w:val="6304003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B1429BC"/>
    <w:multiLevelType w:val="multilevel"/>
    <w:tmpl w:val="A4A4D9E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E8C53AA"/>
    <w:multiLevelType w:val="multilevel"/>
    <w:tmpl w:val="C8D2DA2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3F7A663D"/>
    <w:multiLevelType w:val="multilevel"/>
    <w:tmpl w:val="177076F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403D1A2B"/>
    <w:multiLevelType w:val="multilevel"/>
    <w:tmpl w:val="522CDA2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9752D2"/>
    <w:multiLevelType w:val="multilevel"/>
    <w:tmpl w:val="7FDCB426"/>
    <w:numStyleLink w:val="3GPPListofBullets"/>
  </w:abstractNum>
  <w:abstractNum w:abstractNumId="49" w15:restartNumberingAfterBreak="0">
    <w:nsid w:val="42D9480D"/>
    <w:multiLevelType w:val="multilevel"/>
    <w:tmpl w:val="C8D2DA2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43681DEC"/>
    <w:multiLevelType w:val="multilevel"/>
    <w:tmpl w:val="7FDCB426"/>
    <w:numStyleLink w:val="3GPPListofBullets"/>
  </w:abstractNum>
  <w:abstractNum w:abstractNumId="51" w15:restartNumberingAfterBreak="0">
    <w:nsid w:val="4392694C"/>
    <w:multiLevelType w:val="multilevel"/>
    <w:tmpl w:val="9B9650D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44AF1D76"/>
    <w:multiLevelType w:val="multilevel"/>
    <w:tmpl w:val="C2D2854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455C2DD3"/>
    <w:multiLevelType w:val="multilevel"/>
    <w:tmpl w:val="677EBF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46A61D3A"/>
    <w:multiLevelType w:val="multilevel"/>
    <w:tmpl w:val="EB641A0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473E48DC"/>
    <w:multiLevelType w:val="multilevel"/>
    <w:tmpl w:val="BF4AF8D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47B414B4"/>
    <w:multiLevelType w:val="multilevel"/>
    <w:tmpl w:val="FB74132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483B3701"/>
    <w:multiLevelType w:val="multilevel"/>
    <w:tmpl w:val="ACC446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940563D"/>
    <w:multiLevelType w:val="multilevel"/>
    <w:tmpl w:val="695A102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4EE856DA"/>
    <w:multiLevelType w:val="multilevel"/>
    <w:tmpl w:val="59A69CF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FE848D0"/>
    <w:multiLevelType w:val="multilevel"/>
    <w:tmpl w:val="4A60BA5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50C31138"/>
    <w:multiLevelType w:val="multilevel"/>
    <w:tmpl w:val="7070D5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51754E13"/>
    <w:multiLevelType w:val="multilevel"/>
    <w:tmpl w:val="C478AE3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528B75A5"/>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53970C50"/>
    <w:multiLevelType w:val="multilevel"/>
    <w:tmpl w:val="2EC812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53B20DB1"/>
    <w:multiLevelType w:val="multilevel"/>
    <w:tmpl w:val="66A0759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60A798B"/>
    <w:multiLevelType w:val="multilevel"/>
    <w:tmpl w:val="4F76C9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8"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9" w15:restartNumberingAfterBreak="0">
    <w:nsid w:val="584A66C1"/>
    <w:multiLevelType w:val="multilevel"/>
    <w:tmpl w:val="7FDCB426"/>
    <w:numStyleLink w:val="3GPPListofBullets"/>
  </w:abstractNum>
  <w:abstractNum w:abstractNumId="70" w15:restartNumberingAfterBreak="0">
    <w:nsid w:val="5D000901"/>
    <w:multiLevelType w:val="multilevel"/>
    <w:tmpl w:val="5B6EFEB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5E6F0512"/>
    <w:multiLevelType w:val="multilevel"/>
    <w:tmpl w:val="47C0188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5F0A47EC"/>
    <w:multiLevelType w:val="multilevel"/>
    <w:tmpl w:val="7FDCB426"/>
    <w:numStyleLink w:val="3GPPListofBullets"/>
  </w:abstractNum>
  <w:abstractNum w:abstractNumId="73" w15:restartNumberingAfterBreak="0">
    <w:nsid w:val="63394C0E"/>
    <w:multiLevelType w:val="multilevel"/>
    <w:tmpl w:val="09BE1B8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64125B98"/>
    <w:multiLevelType w:val="multilevel"/>
    <w:tmpl w:val="29028C2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64A731D6"/>
    <w:multiLevelType w:val="multilevel"/>
    <w:tmpl w:val="502E4E4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65815180"/>
    <w:multiLevelType w:val="multilevel"/>
    <w:tmpl w:val="D5CC98A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65C157F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6AAB5F86"/>
    <w:multiLevelType w:val="multilevel"/>
    <w:tmpl w:val="62A2493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6CBD5C50"/>
    <w:multiLevelType w:val="multilevel"/>
    <w:tmpl w:val="7FDCB426"/>
    <w:numStyleLink w:val="3GPPListofBullets"/>
  </w:abstractNum>
  <w:abstractNum w:abstractNumId="80" w15:restartNumberingAfterBreak="0">
    <w:nsid w:val="6EA91AB4"/>
    <w:multiLevelType w:val="multilevel"/>
    <w:tmpl w:val="1E8C51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703A327F"/>
    <w:multiLevelType w:val="multilevel"/>
    <w:tmpl w:val="FE06D6A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709B3627"/>
    <w:multiLevelType w:val="multilevel"/>
    <w:tmpl w:val="4D7AA66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716D301D"/>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4" w15:restartNumberingAfterBreak="0">
    <w:nsid w:val="72475BAE"/>
    <w:multiLevelType w:val="multilevel"/>
    <w:tmpl w:val="E46479C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77597349"/>
    <w:multiLevelType w:val="multilevel"/>
    <w:tmpl w:val="2BB29F4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7BA41DE7"/>
    <w:multiLevelType w:val="multilevel"/>
    <w:tmpl w:val="7FDCB426"/>
    <w:numStyleLink w:val="3GPPListofBullets"/>
  </w:abstractNum>
  <w:abstractNum w:abstractNumId="87" w15:restartNumberingAfterBreak="0">
    <w:nsid w:val="7BB10F6D"/>
    <w:multiLevelType w:val="multilevel"/>
    <w:tmpl w:val="D8327F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8" w15:restartNumberingAfterBreak="0">
    <w:nsid w:val="7D4D4F46"/>
    <w:multiLevelType w:val="multilevel"/>
    <w:tmpl w:val="FE4EB3A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7F6E6FE8"/>
    <w:multiLevelType w:val="multilevel"/>
    <w:tmpl w:val="EFAE6D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7"/>
  </w:num>
  <w:num w:numId="2">
    <w:abstractNumId w:val="22"/>
  </w:num>
  <w:num w:numId="3">
    <w:abstractNumId w:val="5"/>
  </w:num>
  <w:num w:numId="4">
    <w:abstractNumId w:val="32"/>
  </w:num>
  <w:num w:numId="5">
    <w:abstractNumId w:val="33"/>
  </w:num>
  <w:num w:numId="6">
    <w:abstractNumId w:val="14"/>
  </w:num>
  <w:num w:numId="7">
    <w:abstractNumId w:val="7"/>
  </w:num>
  <w:num w:numId="8">
    <w:abstractNumId w:val="36"/>
  </w:num>
  <w:num w:numId="9">
    <w:abstractNumId w:val="16"/>
  </w:num>
  <w:num w:numId="10">
    <w:abstractNumId w:val="41"/>
  </w:num>
  <w:num w:numId="11">
    <w:abstractNumId w:val="57"/>
  </w:num>
  <w:num w:numId="12">
    <w:abstractNumId w:val="48"/>
  </w:num>
  <w:num w:numId="13">
    <w:abstractNumId w:val="68"/>
  </w:num>
  <w:num w:numId="14">
    <w:abstractNumId w:val="77"/>
  </w:num>
  <w:num w:numId="15">
    <w:abstractNumId w:val="47"/>
  </w:num>
  <w:num w:numId="16">
    <w:abstractNumId w:val="4"/>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78"/>
  </w:num>
  <w:num w:numId="25">
    <w:abstractNumId w:val="69"/>
  </w:num>
  <w:num w:numId="26">
    <w:abstractNumId w:val="86"/>
  </w:num>
  <w:num w:numId="27">
    <w:abstractNumId w:val="50"/>
  </w:num>
  <w:num w:numId="28">
    <w:abstractNumId w:val="20"/>
  </w:num>
  <w:num w:numId="29">
    <w:abstractNumId w:val="64"/>
  </w:num>
  <w:num w:numId="30">
    <w:abstractNumId w:val="82"/>
  </w:num>
  <w:num w:numId="31">
    <w:abstractNumId w:val="30"/>
  </w:num>
  <w:num w:numId="32">
    <w:abstractNumId w:val="40"/>
  </w:num>
  <w:num w:numId="33">
    <w:abstractNumId w:val="67"/>
  </w:num>
  <w:num w:numId="34">
    <w:abstractNumId w:val="56"/>
  </w:num>
  <w:num w:numId="35">
    <w:abstractNumId w:val="23"/>
  </w:num>
  <w:num w:numId="36">
    <w:abstractNumId w:val="49"/>
  </w:num>
  <w:num w:numId="37">
    <w:abstractNumId w:val="44"/>
  </w:num>
  <w:num w:numId="38">
    <w:abstractNumId w:val="15"/>
  </w:num>
  <w:num w:numId="39">
    <w:abstractNumId w:val="58"/>
  </w:num>
  <w:num w:numId="40">
    <w:abstractNumId w:val="11"/>
  </w:num>
  <w:num w:numId="41">
    <w:abstractNumId w:val="51"/>
  </w:num>
  <w:num w:numId="42">
    <w:abstractNumId w:val="73"/>
  </w:num>
  <w:num w:numId="43">
    <w:abstractNumId w:val="18"/>
  </w:num>
  <w:num w:numId="44">
    <w:abstractNumId w:val="65"/>
  </w:num>
  <w:num w:numId="45">
    <w:abstractNumId w:val="71"/>
  </w:num>
  <w:num w:numId="46">
    <w:abstractNumId w:val="3"/>
  </w:num>
  <w:num w:numId="47">
    <w:abstractNumId w:val="81"/>
  </w:num>
  <w:num w:numId="48">
    <w:abstractNumId w:val="75"/>
  </w:num>
  <w:num w:numId="49">
    <w:abstractNumId w:val="6"/>
  </w:num>
  <w:num w:numId="50">
    <w:abstractNumId w:val="85"/>
  </w:num>
  <w:num w:numId="51">
    <w:abstractNumId w:val="45"/>
  </w:num>
  <w:num w:numId="52">
    <w:abstractNumId w:val="84"/>
  </w:num>
  <w:num w:numId="53">
    <w:abstractNumId w:val="52"/>
  </w:num>
  <w:num w:numId="54">
    <w:abstractNumId w:val="26"/>
  </w:num>
  <w:num w:numId="55">
    <w:abstractNumId w:val="38"/>
  </w:num>
  <w:num w:numId="56">
    <w:abstractNumId w:val="54"/>
  </w:num>
  <w:num w:numId="57">
    <w:abstractNumId w:val="70"/>
  </w:num>
  <w:num w:numId="58">
    <w:abstractNumId w:val="60"/>
  </w:num>
  <w:num w:numId="59">
    <w:abstractNumId w:val="39"/>
  </w:num>
  <w:num w:numId="60">
    <w:abstractNumId w:val="66"/>
  </w:num>
  <w:num w:numId="61">
    <w:abstractNumId w:val="72"/>
  </w:num>
  <w:num w:numId="62">
    <w:abstractNumId w:val="10"/>
  </w:num>
  <w:num w:numId="63">
    <w:abstractNumId w:val="79"/>
  </w:num>
  <w:num w:numId="64">
    <w:abstractNumId w:val="63"/>
  </w:num>
  <w:num w:numId="65">
    <w:abstractNumId w:val="2"/>
  </w:num>
  <w:num w:numId="66">
    <w:abstractNumId w:val="53"/>
  </w:num>
  <w:num w:numId="67">
    <w:abstractNumId w:val="19"/>
  </w:num>
  <w:num w:numId="68">
    <w:abstractNumId w:val="80"/>
  </w:num>
  <w:num w:numId="69">
    <w:abstractNumId w:val="46"/>
  </w:num>
  <w:num w:numId="70">
    <w:abstractNumId w:val="9"/>
  </w:num>
  <w:num w:numId="71">
    <w:abstractNumId w:val="12"/>
  </w:num>
  <w:num w:numId="72">
    <w:abstractNumId w:val="29"/>
  </w:num>
  <w:num w:numId="73">
    <w:abstractNumId w:val="55"/>
  </w:num>
  <w:num w:numId="74">
    <w:abstractNumId w:val="24"/>
  </w:num>
  <w:num w:numId="75">
    <w:abstractNumId w:val="28"/>
  </w:num>
  <w:num w:numId="76">
    <w:abstractNumId w:val="87"/>
  </w:num>
  <w:num w:numId="77">
    <w:abstractNumId w:val="1"/>
  </w:num>
  <w:num w:numId="78">
    <w:abstractNumId w:val="59"/>
  </w:num>
  <w:num w:numId="79">
    <w:abstractNumId w:val="35"/>
  </w:num>
  <w:num w:numId="80">
    <w:abstractNumId w:val="37"/>
  </w:num>
  <w:num w:numId="81">
    <w:abstractNumId w:val="8"/>
  </w:num>
  <w:num w:numId="82">
    <w:abstractNumId w:val="42"/>
  </w:num>
  <w:num w:numId="83">
    <w:abstractNumId w:val="21"/>
  </w:num>
  <w:num w:numId="84">
    <w:abstractNumId w:val="61"/>
  </w:num>
  <w:num w:numId="85">
    <w:abstractNumId w:val="74"/>
  </w:num>
  <w:num w:numId="86">
    <w:abstractNumId w:val="43"/>
  </w:num>
  <w:num w:numId="87">
    <w:abstractNumId w:val="34"/>
  </w:num>
  <w:num w:numId="88">
    <w:abstractNumId w:val="83"/>
  </w:num>
  <w:num w:numId="89">
    <w:abstractNumId w:val="31"/>
  </w:num>
  <w:num w:numId="90">
    <w:abstractNumId w:val="76"/>
  </w:num>
  <w:num w:numId="91">
    <w:abstractNumId w:val="62"/>
  </w:num>
  <w:num w:numId="92">
    <w:abstractNumId w:val="89"/>
  </w:num>
  <w:num w:numId="93">
    <w:abstractNumId w:val="17"/>
  </w:num>
  <w:num w:numId="94">
    <w:abstractNumId w:val="13"/>
  </w:num>
  <w:num w:numId="95">
    <w:abstractNumId w:val="88"/>
  </w:num>
  <w:num w:numId="96">
    <w:abstractNumId w:val="2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29"/>
      </w:numPr>
      <w:contextualSpacing/>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6"/>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7273851-0A8C-4EAE-8060-294DA8DA6EEF}">
  <ds:schemaRefs>
    <ds:schemaRef ds:uri="http://schemas.openxmlformats.org/officeDocument/2006/bibliography"/>
  </ds:schemaRefs>
</ds:datastoreItem>
</file>

<file path=customXml/itemProps6.xml><?xml version="1.0" encoding="utf-8"?>
<ds:datastoreItem xmlns:ds="http://schemas.openxmlformats.org/officeDocument/2006/customXml" ds:itemID="{9C1F40BC-8D2D-4A65-B18E-3E7F9FCC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23399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cp:revision>
  <cp:lastPrinted>2016-05-08T07:33:00Z</cp:lastPrinted>
  <dcterms:created xsi:type="dcterms:W3CDTF">2018-09-27T17:20:00Z</dcterms:created>
  <dcterms:modified xsi:type="dcterms:W3CDTF">2018-09-28T18:31:00Z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